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C133705" w14:textId="77777777" w:rsidR="00884F58" w:rsidRPr="00884F58" w:rsidRDefault="00884F58" w:rsidP="00884F58">
      <w:pPr>
        <w:rPr>
          <w:rFonts w:ascii="Encode Sans" w:hAnsi="Encode Sans" w:cs="Arial"/>
          <w:b/>
          <w:bCs/>
          <w:sz w:val="28"/>
          <w:szCs w:val="28"/>
        </w:rPr>
      </w:pPr>
    </w:p>
    <w:p w14:paraId="48329F72" w14:textId="77777777" w:rsidR="00884F58" w:rsidRPr="00884F58" w:rsidRDefault="00884F58" w:rsidP="00884F58">
      <w:pPr>
        <w:rPr>
          <w:rFonts w:ascii="Encode Sans" w:hAnsi="Encode Sans" w:cs="Arial"/>
          <w:b/>
          <w:bCs/>
          <w:sz w:val="28"/>
          <w:szCs w:val="28"/>
        </w:rPr>
      </w:pPr>
      <w:r w:rsidRPr="00884F58">
        <w:rPr>
          <w:rFonts w:ascii="Encode Sans" w:hAnsi="Encode Sans" w:cs="Arial"/>
          <w:b/>
          <w:bCs/>
          <w:sz w:val="28"/>
          <w:szCs w:val="28"/>
        </w:rPr>
        <w:t>MISION</w:t>
      </w:r>
    </w:p>
    <w:p w14:paraId="591BB014" w14:textId="77777777" w:rsidR="00884F58" w:rsidRPr="00884F58" w:rsidRDefault="00884F58" w:rsidP="00884F58">
      <w:pPr>
        <w:rPr>
          <w:rFonts w:ascii="Encode Sans" w:hAnsi="Encode Sans" w:cs="Arial"/>
          <w:b/>
          <w:bCs/>
          <w:sz w:val="28"/>
          <w:szCs w:val="28"/>
        </w:rPr>
      </w:pPr>
    </w:p>
    <w:p w14:paraId="163EDD0A" w14:textId="77777777" w:rsidR="00884F58" w:rsidRPr="00884F58" w:rsidRDefault="00884F58" w:rsidP="00884F58">
      <w:pPr>
        <w:jc w:val="both"/>
        <w:rPr>
          <w:rFonts w:ascii="Encode Sans" w:hAnsi="Encode Sans" w:cs="Arial"/>
          <w:b/>
          <w:bCs/>
        </w:rPr>
      </w:pPr>
      <w:r w:rsidRPr="00884F58">
        <w:rPr>
          <w:rFonts w:ascii="Encode Sans" w:hAnsi="Encode Sans" w:cs="Segoe UI"/>
          <w:color w:val="000000"/>
          <w:shd w:val="clear" w:color="auto" w:fill="FFFFFF"/>
        </w:rPr>
        <w:t>Contribuir al desarrollo sustentable a través de acciones en materia de ciencia y tecnología que promuevan la investigación científica y fomenten la innovación tecnológica a partir de una perspectiva de inclusión social con la finalidad de favorecer el desarrollo humano e impulsar la equidad y el bienestar social en el Estado de Guerrero.</w:t>
      </w:r>
    </w:p>
    <w:p w14:paraId="04B28015" w14:textId="77777777" w:rsidR="00884F58" w:rsidRPr="00884F58" w:rsidRDefault="00884F58" w:rsidP="00884F58">
      <w:pPr>
        <w:rPr>
          <w:rFonts w:ascii="Encode Sans" w:hAnsi="Encode Sans" w:cs="Arial"/>
          <w:b/>
          <w:bCs/>
          <w:sz w:val="28"/>
          <w:szCs w:val="28"/>
        </w:rPr>
      </w:pPr>
    </w:p>
    <w:p w14:paraId="4EE868FD" w14:textId="77777777" w:rsidR="00884F58" w:rsidRPr="00884F58" w:rsidRDefault="00884F58" w:rsidP="00884F58">
      <w:pPr>
        <w:rPr>
          <w:rFonts w:ascii="Encode Sans" w:hAnsi="Encode Sans" w:cs="Arial"/>
          <w:b/>
          <w:bCs/>
          <w:sz w:val="28"/>
          <w:szCs w:val="28"/>
        </w:rPr>
      </w:pPr>
    </w:p>
    <w:p w14:paraId="45109710" w14:textId="77777777" w:rsidR="00884F58" w:rsidRPr="00884F58" w:rsidRDefault="00884F58" w:rsidP="00884F58">
      <w:pPr>
        <w:rPr>
          <w:rFonts w:ascii="Encode Sans" w:hAnsi="Encode Sans" w:cs="Arial"/>
          <w:b/>
          <w:bCs/>
          <w:sz w:val="28"/>
          <w:szCs w:val="28"/>
        </w:rPr>
      </w:pPr>
    </w:p>
    <w:p w14:paraId="288022E5" w14:textId="77777777" w:rsidR="00884F58" w:rsidRPr="00884F58" w:rsidRDefault="00884F58" w:rsidP="00884F58">
      <w:pPr>
        <w:rPr>
          <w:rFonts w:ascii="Encode Sans" w:hAnsi="Encode Sans" w:cs="Arial"/>
          <w:b/>
          <w:bCs/>
          <w:sz w:val="28"/>
          <w:szCs w:val="28"/>
        </w:rPr>
      </w:pPr>
      <w:r w:rsidRPr="00884F58">
        <w:rPr>
          <w:rFonts w:ascii="Encode Sans" w:hAnsi="Encode Sans" w:cs="Arial"/>
          <w:b/>
          <w:bCs/>
          <w:sz w:val="28"/>
          <w:szCs w:val="28"/>
        </w:rPr>
        <w:t xml:space="preserve">VISION </w:t>
      </w:r>
    </w:p>
    <w:p w14:paraId="56C77C1D" w14:textId="77777777" w:rsidR="00884F58" w:rsidRPr="00884F58" w:rsidRDefault="00884F58" w:rsidP="00884F58">
      <w:pPr>
        <w:rPr>
          <w:rFonts w:ascii="Encode Sans" w:hAnsi="Encode Sans" w:cs="Arial"/>
          <w:bCs/>
          <w:sz w:val="16"/>
          <w:szCs w:val="16"/>
        </w:rPr>
      </w:pPr>
    </w:p>
    <w:p w14:paraId="3DF144F8" w14:textId="77777777" w:rsidR="00884F58" w:rsidRPr="00884F58" w:rsidRDefault="00884F58" w:rsidP="00884F58">
      <w:pPr>
        <w:jc w:val="both"/>
        <w:rPr>
          <w:rFonts w:ascii="Encode Sans" w:hAnsi="Encode Sans" w:cs="Segoe UI"/>
          <w:color w:val="000000"/>
          <w:shd w:val="clear" w:color="auto" w:fill="FFFFFF"/>
        </w:rPr>
      </w:pPr>
      <w:r w:rsidRPr="00884F58">
        <w:rPr>
          <w:rFonts w:ascii="Encode Sans" w:hAnsi="Encode Sans" w:cs="Segoe UI"/>
          <w:color w:val="000000"/>
          <w:shd w:val="clear" w:color="auto" w:fill="FFFFFF"/>
        </w:rPr>
        <w:t>Ser una institución pública sólida e innovadora con reconocimiento a nivel estatal, nacional e internacional que promueva la ciencia y la tecnología como herramientas para impulsar el bienestar social, la equidad y el cuidado del medio ambiente.</w:t>
      </w:r>
    </w:p>
    <w:p w14:paraId="0B481A31" w14:textId="77777777" w:rsidR="00C25C57" w:rsidRPr="00FC3EFB" w:rsidRDefault="00C25C57" w:rsidP="002E355B">
      <w:pPr>
        <w:rPr>
          <w:rFonts w:ascii="Encode Sans" w:hAnsi="Encode Sans" w:cs="Arial"/>
          <w:bCs/>
          <w:sz w:val="16"/>
          <w:szCs w:val="16"/>
        </w:rPr>
      </w:pPr>
      <w:bookmarkStart w:id="1" w:name="_GoBack"/>
      <w:bookmarkEnd w:id="1"/>
    </w:p>
    <w:sectPr w:rsidR="00C25C57" w:rsidRPr="00FC3EFB" w:rsidSect="003252AA">
      <w:headerReference w:type="even" r:id="rId8"/>
      <w:headerReference w:type="default" r:id="rId9"/>
      <w:footerReference w:type="default" r:id="rId10"/>
      <w:headerReference w:type="first" r:id="rId11"/>
      <w:pgSz w:w="12240" w:h="15840" w:code="1"/>
      <w:pgMar w:top="1418" w:right="1701" w:bottom="1135" w:left="1701" w:header="567" w:footer="39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AE8CFE1" w14:textId="77777777" w:rsidR="002D755D" w:rsidRDefault="002D755D" w:rsidP="00354A9E">
      <w:r>
        <w:separator/>
      </w:r>
    </w:p>
  </w:endnote>
  <w:endnote w:type="continuationSeparator" w:id="0">
    <w:p w14:paraId="3E835F31" w14:textId="77777777" w:rsidR="002D755D" w:rsidRDefault="002D755D" w:rsidP="00354A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Encode Sans">
    <w:panose1 w:val="00000000000000000000"/>
    <w:charset w:val="00"/>
    <w:family w:val="auto"/>
    <w:pitch w:val="variable"/>
    <w:sig w:usb0="A00000FF" w:usb1="4000207B" w:usb2="00000000" w:usb3="00000000" w:csb0="0000019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8051F9" w14:textId="464AF19B" w:rsidR="007C0B0E" w:rsidRDefault="007C0B0E" w:rsidP="001A1D37">
    <w:pPr>
      <w:pStyle w:val="Piedepgina"/>
      <w:rPr>
        <w:rFonts w:ascii="Arial" w:hAnsi="Arial" w:cs="Arial"/>
        <w:noProof/>
        <w:sz w:val="16"/>
        <w:szCs w:val="16"/>
        <w:lang w:val="es-MX" w:eastAsia="es-MX"/>
      </w:rPr>
    </w:pPr>
    <w:bookmarkStart w:id="2" w:name="_Hlk6246181"/>
    <w:bookmarkStart w:id="3" w:name="_Hlk6246182"/>
  </w:p>
  <w:p w14:paraId="7FD579C5" w14:textId="7FEEE077" w:rsidR="007C0B0E" w:rsidRDefault="00262645" w:rsidP="001A1D37">
    <w:pPr>
      <w:pStyle w:val="Piedepgina"/>
      <w:rPr>
        <w:rFonts w:ascii="Arial" w:hAnsi="Arial" w:cs="Arial"/>
        <w:noProof/>
        <w:sz w:val="16"/>
        <w:szCs w:val="16"/>
        <w:lang w:val="es-MX" w:eastAsia="es-MX"/>
      </w:rPr>
    </w:pPr>
    <w:r>
      <w:rPr>
        <w:rFonts w:ascii="Arial" w:hAnsi="Arial" w:cs="Arial"/>
        <w:noProof/>
        <w:sz w:val="16"/>
        <w:szCs w:val="16"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A262374" wp14:editId="56A3A7E4">
              <wp:simplePos x="0" y="0"/>
              <wp:positionH relativeFrom="column">
                <wp:posOffset>-308610</wp:posOffset>
              </wp:positionH>
              <wp:positionV relativeFrom="paragraph">
                <wp:posOffset>24130</wp:posOffset>
              </wp:positionV>
              <wp:extent cx="6076950" cy="0"/>
              <wp:effectExtent l="38100" t="38100" r="57150" b="95250"/>
              <wp:wrapNone/>
              <wp:docPr id="5" name="5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07695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C00000"/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0A7A4121" id="5 Conector recto" o:spid="_x0000_s1026" style="position:absolute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4.3pt,1.9pt" to="454.2pt,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" strokecolor="#c00000" strokeweight="1pt">
              <v:shadow on="t" color="black" opacity="24903f" origin=",.5" offset="0,.55556mm"/>
            </v:line>
          </w:pict>
        </mc:Fallback>
      </mc:AlternateContent>
    </w:r>
  </w:p>
  <w:bookmarkEnd w:id="2"/>
  <w:bookmarkEnd w:id="3"/>
  <w:p w14:paraId="71162C4D" w14:textId="2427A9B0" w:rsidR="009F0016" w:rsidRPr="00D1767B" w:rsidRDefault="00AA6121" w:rsidP="009F0016">
    <w:pPr>
      <w:pStyle w:val="Piedepgina"/>
      <w:jc w:val="right"/>
      <w:rPr>
        <w:rFonts w:ascii="Arial" w:hAnsi="Arial" w:cs="Arial"/>
        <w:b/>
        <w:noProof/>
        <w:sz w:val="16"/>
        <w:szCs w:val="16"/>
        <w:lang w:val="es-MX" w:eastAsia="es-MX"/>
      </w:rPr>
    </w:pPr>
    <w:r>
      <w:rPr>
        <w:rFonts w:ascii="Arial" w:hAnsi="Arial" w:cs="Arial"/>
        <w:b/>
        <w:noProof/>
        <w:sz w:val="16"/>
        <w:szCs w:val="16"/>
        <w:lang w:val="es-MX" w:eastAsia="es-MX"/>
      </w:rPr>
      <w:t xml:space="preserve"> </w:t>
    </w:r>
    <w:r w:rsidR="00EA5595">
      <w:rPr>
        <w:rFonts w:ascii="Arial" w:hAnsi="Arial" w:cs="Arial"/>
        <w:b/>
        <w:noProof/>
        <w:sz w:val="16"/>
        <w:szCs w:val="16"/>
        <w:lang w:val="es-MX" w:eastAsia="es-MX"/>
      </w:rPr>
      <w:t xml:space="preserve">Calle </w:t>
    </w:r>
    <w:r w:rsidR="00E16673">
      <w:rPr>
        <w:rFonts w:ascii="Arial" w:hAnsi="Arial" w:cs="Arial"/>
        <w:b/>
        <w:noProof/>
        <w:sz w:val="16"/>
        <w:szCs w:val="16"/>
        <w:lang w:val="es-MX" w:eastAsia="es-MX"/>
      </w:rPr>
      <w:t>S</w:t>
    </w:r>
    <w:r w:rsidR="00EA5595">
      <w:rPr>
        <w:rFonts w:ascii="Arial" w:hAnsi="Arial" w:cs="Arial"/>
        <w:b/>
        <w:noProof/>
        <w:sz w:val="16"/>
        <w:szCs w:val="16"/>
        <w:lang w:val="es-MX" w:eastAsia="es-MX"/>
      </w:rPr>
      <w:t>/</w:t>
    </w:r>
    <w:r w:rsidR="00E16673">
      <w:rPr>
        <w:rFonts w:ascii="Arial" w:hAnsi="Arial" w:cs="Arial"/>
        <w:b/>
        <w:noProof/>
        <w:sz w:val="16"/>
        <w:szCs w:val="16"/>
        <w:lang w:val="es-MX" w:eastAsia="es-MX"/>
      </w:rPr>
      <w:t>N</w:t>
    </w:r>
    <w:r w:rsidR="00EA5595">
      <w:rPr>
        <w:rFonts w:ascii="Arial" w:hAnsi="Arial" w:cs="Arial"/>
        <w:b/>
        <w:noProof/>
        <w:sz w:val="16"/>
        <w:szCs w:val="16"/>
        <w:lang w:val="es-MX" w:eastAsia="es-MX"/>
      </w:rPr>
      <w:t xml:space="preserve">, </w:t>
    </w:r>
    <w:r w:rsidR="00FA783C">
      <w:rPr>
        <w:rFonts w:ascii="Arial" w:hAnsi="Arial" w:cs="Arial"/>
        <w:b/>
        <w:noProof/>
        <w:sz w:val="16"/>
        <w:szCs w:val="16"/>
        <w:lang w:val="es-MX" w:eastAsia="es-MX"/>
      </w:rPr>
      <w:t>M</w:t>
    </w:r>
    <w:r w:rsidR="00EA5595">
      <w:rPr>
        <w:rFonts w:ascii="Arial" w:hAnsi="Arial" w:cs="Arial"/>
        <w:b/>
        <w:noProof/>
        <w:sz w:val="16"/>
        <w:szCs w:val="16"/>
        <w:lang w:val="es-MX" w:eastAsia="es-MX"/>
      </w:rPr>
      <w:t>anzana 2, lote 11, Colonia Centenario, C.P. 39090</w:t>
    </w:r>
    <w:r>
      <w:rPr>
        <w:rFonts w:ascii="Arial" w:hAnsi="Arial" w:cs="Arial"/>
        <w:b/>
        <w:noProof/>
        <w:sz w:val="16"/>
        <w:szCs w:val="16"/>
        <w:lang w:val="es-MX" w:eastAsia="es-MX"/>
      </w:rPr>
      <w:t xml:space="preserve"> </w:t>
    </w:r>
  </w:p>
  <w:p w14:paraId="56D6A3CE" w14:textId="77777777" w:rsidR="007E0578" w:rsidRDefault="00AA6121" w:rsidP="009F0016">
    <w:pPr>
      <w:pStyle w:val="Piedepgina"/>
      <w:jc w:val="right"/>
      <w:rPr>
        <w:rFonts w:ascii="Arial" w:hAnsi="Arial" w:cs="Arial"/>
        <w:noProof/>
        <w:sz w:val="16"/>
        <w:szCs w:val="16"/>
        <w:lang w:val="es-MX" w:eastAsia="es-MX"/>
      </w:rPr>
    </w:pPr>
    <w:r>
      <w:rPr>
        <w:rFonts w:ascii="Arial" w:hAnsi="Arial" w:cs="Arial"/>
        <w:noProof/>
        <w:sz w:val="16"/>
        <w:szCs w:val="16"/>
        <w:lang w:val="es-MX" w:eastAsia="es-MX"/>
      </w:rPr>
      <w:t>C</w:t>
    </w:r>
    <w:r w:rsidR="00EA5595">
      <w:rPr>
        <w:rFonts w:ascii="Arial" w:hAnsi="Arial" w:cs="Arial"/>
        <w:noProof/>
        <w:sz w:val="16"/>
        <w:szCs w:val="16"/>
        <w:lang w:val="es-MX" w:eastAsia="es-MX"/>
      </w:rPr>
      <w:t>hilpancingo de los Bravo, Gro</w:t>
    </w:r>
  </w:p>
  <w:p w14:paraId="7AAE74B7" w14:textId="01DF3934" w:rsidR="009F0016" w:rsidRDefault="007E0578" w:rsidP="009F0016">
    <w:pPr>
      <w:pStyle w:val="Piedepgina"/>
      <w:jc w:val="right"/>
      <w:rPr>
        <w:rFonts w:ascii="Arial" w:hAnsi="Arial" w:cs="Arial"/>
        <w:noProof/>
        <w:sz w:val="16"/>
        <w:szCs w:val="16"/>
        <w:lang w:val="es-MX" w:eastAsia="es-MX"/>
      </w:rPr>
    </w:pPr>
    <w:r>
      <w:rPr>
        <w:rFonts w:ascii="Arial" w:hAnsi="Arial" w:cs="Arial"/>
        <w:noProof/>
        <w:sz w:val="16"/>
        <w:szCs w:val="16"/>
        <w:lang w:val="es-MX" w:eastAsia="es-MX"/>
      </w:rPr>
      <w:t>www.cocytieg.gob.mx</w:t>
    </w:r>
  </w:p>
  <w:p w14:paraId="7B2CA3C7" w14:textId="1A8DABC2" w:rsidR="007C0B0E" w:rsidRPr="009F0016" w:rsidRDefault="00EA5595" w:rsidP="009F0016">
    <w:pPr>
      <w:pStyle w:val="Piedepgina"/>
      <w:jc w:val="right"/>
      <w:rPr>
        <w:rFonts w:ascii="Arial" w:hAnsi="Arial" w:cs="Arial"/>
        <w:noProof/>
        <w:sz w:val="16"/>
        <w:szCs w:val="16"/>
        <w:lang w:eastAsia="es-MX"/>
      </w:rPr>
    </w:pPr>
    <w:r>
      <w:rPr>
        <w:rFonts w:ascii="Arial" w:hAnsi="Arial" w:cs="Arial"/>
        <w:noProof/>
        <w:sz w:val="16"/>
        <w:szCs w:val="16"/>
        <w:lang w:val="es-MX" w:eastAsia="es-MX"/>
      </w:rPr>
      <w:t>cocytieg@gmail.com</w:t>
    </w:r>
    <w:r w:rsidR="00AA6121">
      <w:rPr>
        <w:rFonts w:ascii="Arial" w:hAnsi="Arial" w:cs="Arial"/>
        <w:noProof/>
        <w:sz w:val="16"/>
        <w:szCs w:val="16"/>
        <w:lang w:val="es-MX" w:eastAsia="es-MX"/>
      </w:rPr>
      <w:t xml:space="preserve"> </w:t>
    </w:r>
    <w:r>
      <w:rPr>
        <w:rFonts w:ascii="Arial" w:hAnsi="Arial" w:cs="Arial"/>
        <w:noProof/>
        <w:sz w:val="16"/>
        <w:szCs w:val="16"/>
        <w:lang w:val="es-MX" w:eastAsia="es-MX"/>
      </w:rPr>
      <w:t>(747) 4716591, 4714595</w:t>
    </w:r>
    <w:r w:rsidR="00AA6121">
      <w:rPr>
        <w:rFonts w:ascii="Arial" w:hAnsi="Arial" w:cs="Arial"/>
        <w:noProof/>
        <w:sz w:val="16"/>
        <w:szCs w:val="16"/>
        <w:lang w:val="es-MX" w:eastAsia="es-MX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4FE3408" w14:textId="77777777" w:rsidR="002D755D" w:rsidRDefault="002D755D" w:rsidP="00354A9E">
      <w:bookmarkStart w:id="0" w:name="_Hlk484641540"/>
      <w:bookmarkEnd w:id="0"/>
      <w:r>
        <w:separator/>
      </w:r>
    </w:p>
  </w:footnote>
  <w:footnote w:type="continuationSeparator" w:id="0">
    <w:p w14:paraId="2B458732" w14:textId="77777777" w:rsidR="002D755D" w:rsidRDefault="002D755D" w:rsidP="00354A9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5F97C9" w14:textId="77777777" w:rsidR="007C0B0E" w:rsidRDefault="002D755D">
    <w:pPr>
      <w:pStyle w:val="Encabezado"/>
    </w:pPr>
    <w:r>
      <w:rPr>
        <w:noProof/>
        <w:lang w:val="es-ES"/>
      </w:rPr>
      <w:pict w14:anchorId="047B98C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banda_FINAL" style="position:absolute;margin-left:0;margin-top:0;width:623.05pt;height:11in;z-index:-251657216;mso-wrap-edited:f;mso-width-percent:0;mso-height-percent:0;mso-position-horizontal:center;mso-position-horizontal-relative:margin;mso-position-vertical:center;mso-position-vertical-relative:margin;mso-width-percent:0;mso-height-percent:0" wrapcoords="311 3722 311 19043 2391 19043 2391 3722 311 3722">
          <v:imagedata r:id="rId1" o:title="banda_FINAL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496F1E6" w14:textId="21E82D4D" w:rsidR="00262645" w:rsidRDefault="00981B37" w:rsidP="00262645">
    <w:pPr>
      <w:tabs>
        <w:tab w:val="left" w:pos="495"/>
        <w:tab w:val="left" w:pos="2820"/>
        <w:tab w:val="center" w:pos="4536"/>
      </w:tabs>
      <w:rPr>
        <w:b/>
        <w:sz w:val="30"/>
        <w:szCs w:val="30"/>
      </w:rPr>
    </w:pPr>
    <w:r>
      <w:rPr>
        <w:b/>
        <w:noProof/>
        <w:sz w:val="30"/>
        <w:szCs w:val="30"/>
        <w:lang w:val="es-MX" w:eastAsia="es-MX"/>
      </w:rPr>
      <w:drawing>
        <wp:anchor distT="0" distB="0" distL="114300" distR="114300" simplePos="0" relativeHeight="251658240" behindDoc="0" locked="0" layoutInCell="1" allowOverlap="1" wp14:anchorId="3B29CFE6" wp14:editId="0469080E">
          <wp:simplePos x="0" y="0"/>
          <wp:positionH relativeFrom="column">
            <wp:posOffset>3703320</wp:posOffset>
          </wp:positionH>
          <wp:positionV relativeFrom="paragraph">
            <wp:posOffset>-134979</wp:posOffset>
          </wp:positionV>
          <wp:extent cx="1765935" cy="533400"/>
          <wp:effectExtent l="0" t="0" r="5715" b="0"/>
          <wp:wrapSquare wrapText="bothSides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n 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765935" cy="53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noProof/>
        <w:sz w:val="30"/>
        <w:szCs w:val="30"/>
        <w:lang w:val="es-MX" w:eastAsia="es-MX"/>
      </w:rPr>
      <w:drawing>
        <wp:anchor distT="0" distB="0" distL="114300" distR="114300" simplePos="0" relativeHeight="251656192" behindDoc="0" locked="0" layoutInCell="1" allowOverlap="1" wp14:anchorId="281FA7A7" wp14:editId="7E17665E">
          <wp:simplePos x="0" y="0"/>
          <wp:positionH relativeFrom="column">
            <wp:posOffset>-3810</wp:posOffset>
          </wp:positionH>
          <wp:positionV relativeFrom="paragraph">
            <wp:posOffset>-104775</wp:posOffset>
          </wp:positionV>
          <wp:extent cx="2021205" cy="580390"/>
          <wp:effectExtent l="0" t="0" r="0" b="0"/>
          <wp:wrapSquare wrapText="bothSides"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2021205" cy="580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62645">
      <w:rPr>
        <w:b/>
        <w:sz w:val="30"/>
        <w:szCs w:val="30"/>
      </w:rPr>
      <w:tab/>
    </w:r>
    <w:r w:rsidR="00262645">
      <w:rPr>
        <w:b/>
        <w:sz w:val="30"/>
        <w:szCs w:val="30"/>
      </w:rPr>
      <w:tab/>
      <w:t xml:space="preserve">         </w:t>
    </w:r>
  </w:p>
  <w:p w14:paraId="245BBCD5" w14:textId="7C8D3954" w:rsidR="007C0B0E" w:rsidRPr="003A7DDC" w:rsidRDefault="00262645" w:rsidP="00262645">
    <w:pPr>
      <w:tabs>
        <w:tab w:val="left" w:pos="495"/>
        <w:tab w:val="left" w:pos="2820"/>
        <w:tab w:val="center" w:pos="4536"/>
      </w:tabs>
      <w:jc w:val="right"/>
      <w:rPr>
        <w:b/>
        <w:sz w:val="30"/>
        <w:szCs w:val="30"/>
      </w:rPr>
    </w:pPr>
    <w:r>
      <w:rPr>
        <w:b/>
        <w:sz w:val="30"/>
        <w:szCs w:val="30"/>
      </w:rPr>
      <w:t xml:space="preserve">                                                  </w:t>
    </w:r>
  </w:p>
  <w:p w14:paraId="6232CC38" w14:textId="65FB3B3D" w:rsidR="007C0B0E" w:rsidRPr="003A7DDC" w:rsidRDefault="00262645" w:rsidP="00262645">
    <w:pPr>
      <w:tabs>
        <w:tab w:val="left" w:pos="2820"/>
      </w:tabs>
      <w:jc w:val="right"/>
      <w:rPr>
        <w:b/>
        <w:sz w:val="28"/>
      </w:rPr>
    </w:pPr>
    <w:r>
      <w:rPr>
        <w:b/>
        <w:sz w:val="28"/>
      </w:rPr>
      <w:t xml:space="preserve">                                      </w:t>
    </w:r>
  </w:p>
  <w:p w14:paraId="64BDE4F7" w14:textId="19133AF5" w:rsidR="00AA6121" w:rsidRDefault="00805A7B">
    <w:r>
      <w:rPr>
        <w:noProof/>
        <w:lang w:val="es-MX" w:eastAsia="es-MX"/>
      </w:rPr>
      <w:drawing>
        <wp:anchor distT="0" distB="0" distL="114300" distR="114300" simplePos="0" relativeHeight="251655168" behindDoc="1" locked="0" layoutInCell="1" allowOverlap="1" wp14:anchorId="052ACDC5" wp14:editId="62BF0EB2">
          <wp:simplePos x="0" y="0"/>
          <wp:positionH relativeFrom="column">
            <wp:posOffset>-1499235</wp:posOffset>
          </wp:positionH>
          <wp:positionV relativeFrom="paragraph">
            <wp:posOffset>508635</wp:posOffset>
          </wp:positionV>
          <wp:extent cx="8219440" cy="8509000"/>
          <wp:effectExtent l="0" t="0" r="0" b="635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 rotWithShape="1">
                  <a:blip r:embed="rId3"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brightnessContrast bright="-20000" contrast="2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2216" b="7784"/>
                  <a:stretch/>
                </pic:blipFill>
                <pic:spPr bwMode="auto">
                  <a:xfrm>
                    <a:off x="0" y="0"/>
                    <a:ext cx="8219440" cy="8509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C179B7" w14:textId="77777777" w:rsidR="007C0B0E" w:rsidRDefault="002D755D">
    <w:pPr>
      <w:pStyle w:val="Encabezado"/>
    </w:pPr>
    <w:r>
      <w:rPr>
        <w:noProof/>
        <w:lang w:val="es-ES"/>
      </w:rPr>
      <w:pict w14:anchorId="5C1F21E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49" type="#_x0000_t75" alt="banda_FINAL" style="position:absolute;margin-left:0;margin-top:0;width:623.05pt;height:11in;z-index:-251656192;mso-wrap-edited:f;mso-width-percent:0;mso-height-percent:0;mso-position-horizontal:center;mso-position-horizontal-relative:margin;mso-position-vertical:center;mso-position-vertical-relative:margin;mso-width-percent:0;mso-height-percent:0" wrapcoords="311 3722 311 19043 2391 19043 2391 3722 311 3722">
          <v:imagedata r:id="rId1" o:title="banda_FINAL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87340E"/>
    <w:multiLevelType w:val="hybridMultilevel"/>
    <w:tmpl w:val="6D8E62C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934830"/>
    <w:multiLevelType w:val="hybridMultilevel"/>
    <w:tmpl w:val="3FC2468A"/>
    <w:lvl w:ilvl="0" w:tplc="080A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2" w15:restartNumberingAfterBreak="0">
    <w:nsid w:val="127306AE"/>
    <w:multiLevelType w:val="hybridMultilevel"/>
    <w:tmpl w:val="EDDA81F8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035AB0"/>
    <w:multiLevelType w:val="hybridMultilevel"/>
    <w:tmpl w:val="44FE1E0E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2251BB0"/>
    <w:multiLevelType w:val="hybridMultilevel"/>
    <w:tmpl w:val="C7D83AF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B95F1B"/>
    <w:multiLevelType w:val="hybridMultilevel"/>
    <w:tmpl w:val="0FD6F7D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E70B4A"/>
    <w:multiLevelType w:val="hybridMultilevel"/>
    <w:tmpl w:val="AD60B6F4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021E7A"/>
    <w:multiLevelType w:val="hybridMultilevel"/>
    <w:tmpl w:val="33F488DC"/>
    <w:lvl w:ilvl="0" w:tplc="007CF074">
      <w:start w:val="1"/>
      <w:numFmt w:val="decimal"/>
      <w:lvlText w:val="%1)"/>
      <w:lvlJc w:val="left"/>
      <w:pPr>
        <w:ind w:left="1353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6F65CE"/>
    <w:multiLevelType w:val="hybridMultilevel"/>
    <w:tmpl w:val="B246DF78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F70134A"/>
    <w:multiLevelType w:val="hybridMultilevel"/>
    <w:tmpl w:val="7B4C9338"/>
    <w:lvl w:ilvl="0" w:tplc="4822CB14">
      <w:numFmt w:val="bullet"/>
      <w:lvlText w:val=""/>
      <w:lvlJc w:val="left"/>
      <w:pPr>
        <w:ind w:left="720" w:hanging="360"/>
      </w:pPr>
      <w:rPr>
        <w:rFonts w:ascii="Symbol" w:eastAsia="Arial Unicode MS" w:hAnsi="Symbol" w:cs="Tahoma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57004C"/>
    <w:multiLevelType w:val="hybridMultilevel"/>
    <w:tmpl w:val="9906EA80"/>
    <w:lvl w:ilvl="0" w:tplc="0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E023E7"/>
    <w:multiLevelType w:val="hybridMultilevel"/>
    <w:tmpl w:val="FB94E9F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FF7CAC"/>
    <w:multiLevelType w:val="hybridMultilevel"/>
    <w:tmpl w:val="3238E5E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456631"/>
    <w:multiLevelType w:val="hybridMultilevel"/>
    <w:tmpl w:val="72942AE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7B3EED"/>
    <w:multiLevelType w:val="hybridMultilevel"/>
    <w:tmpl w:val="9B42E218"/>
    <w:lvl w:ilvl="0" w:tplc="08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48F05495"/>
    <w:multiLevelType w:val="hybridMultilevel"/>
    <w:tmpl w:val="5BC862E2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811BC4"/>
    <w:multiLevelType w:val="multilevel"/>
    <w:tmpl w:val="CE74F79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2"/>
      <w:numFmt w:val="upperLetter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 w15:restartNumberingAfterBreak="0">
    <w:nsid w:val="4A281AA6"/>
    <w:multiLevelType w:val="hybridMultilevel"/>
    <w:tmpl w:val="347E226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E9901EB"/>
    <w:multiLevelType w:val="hybridMultilevel"/>
    <w:tmpl w:val="6DF827C0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3053F7"/>
    <w:multiLevelType w:val="hybridMultilevel"/>
    <w:tmpl w:val="F8149A1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8269D2"/>
    <w:multiLevelType w:val="hybridMultilevel"/>
    <w:tmpl w:val="D648488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47D4E8C"/>
    <w:multiLevelType w:val="hybridMultilevel"/>
    <w:tmpl w:val="4CF2318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7881491"/>
    <w:multiLevelType w:val="hybridMultilevel"/>
    <w:tmpl w:val="4E8CDA26"/>
    <w:lvl w:ilvl="0" w:tplc="080A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3" w15:restartNumberingAfterBreak="0">
    <w:nsid w:val="6A004EB2"/>
    <w:multiLevelType w:val="hybridMultilevel"/>
    <w:tmpl w:val="A0F2F298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CC3321B"/>
    <w:multiLevelType w:val="hybridMultilevel"/>
    <w:tmpl w:val="D75CA3B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F67083A"/>
    <w:multiLevelType w:val="hybridMultilevel"/>
    <w:tmpl w:val="7A965F1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40A640E"/>
    <w:multiLevelType w:val="hybridMultilevel"/>
    <w:tmpl w:val="5A2255F2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4397003"/>
    <w:multiLevelType w:val="hybridMultilevel"/>
    <w:tmpl w:val="305CB8A8"/>
    <w:lvl w:ilvl="0" w:tplc="0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423261"/>
    <w:multiLevelType w:val="hybridMultilevel"/>
    <w:tmpl w:val="D250D92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A781872"/>
    <w:multiLevelType w:val="hybridMultilevel"/>
    <w:tmpl w:val="088E9DD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C923FD4"/>
    <w:multiLevelType w:val="hybridMultilevel"/>
    <w:tmpl w:val="D1C28FE8"/>
    <w:lvl w:ilvl="0" w:tplc="08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21"/>
  </w:num>
  <w:num w:numId="3">
    <w:abstractNumId w:val="13"/>
  </w:num>
  <w:num w:numId="4">
    <w:abstractNumId w:val="17"/>
  </w:num>
  <w:num w:numId="5">
    <w:abstractNumId w:val="19"/>
  </w:num>
  <w:num w:numId="6">
    <w:abstractNumId w:val="4"/>
  </w:num>
  <w:num w:numId="7">
    <w:abstractNumId w:val="11"/>
  </w:num>
  <w:num w:numId="8">
    <w:abstractNumId w:val="15"/>
  </w:num>
  <w:num w:numId="9">
    <w:abstractNumId w:val="20"/>
  </w:num>
  <w:num w:numId="10">
    <w:abstractNumId w:val="25"/>
  </w:num>
  <w:num w:numId="11">
    <w:abstractNumId w:val="24"/>
  </w:num>
  <w:num w:numId="12">
    <w:abstractNumId w:val="26"/>
  </w:num>
  <w:num w:numId="13">
    <w:abstractNumId w:val="28"/>
  </w:num>
  <w:num w:numId="14">
    <w:abstractNumId w:val="29"/>
  </w:num>
  <w:num w:numId="15">
    <w:abstractNumId w:val="6"/>
  </w:num>
  <w:num w:numId="16">
    <w:abstractNumId w:val="9"/>
  </w:num>
  <w:num w:numId="17">
    <w:abstractNumId w:val="10"/>
  </w:num>
  <w:num w:numId="18">
    <w:abstractNumId w:val="7"/>
  </w:num>
  <w:num w:numId="19">
    <w:abstractNumId w:val="23"/>
  </w:num>
  <w:num w:numId="20">
    <w:abstractNumId w:val="3"/>
  </w:num>
  <w:num w:numId="21">
    <w:abstractNumId w:val="2"/>
  </w:num>
  <w:num w:numId="22">
    <w:abstractNumId w:val="5"/>
  </w:num>
  <w:num w:numId="23">
    <w:abstractNumId w:val="27"/>
  </w:num>
  <w:num w:numId="24">
    <w:abstractNumId w:val="30"/>
  </w:num>
  <w:num w:numId="25">
    <w:abstractNumId w:val="12"/>
  </w:num>
  <w:num w:numId="26">
    <w:abstractNumId w:val="18"/>
  </w:num>
  <w:num w:numId="27">
    <w:abstractNumId w:val="22"/>
  </w:num>
  <w:num w:numId="28">
    <w:abstractNumId w:val="14"/>
  </w:num>
  <w:num w:numId="29">
    <w:abstractNumId w:val="8"/>
  </w:num>
  <w:num w:numId="30">
    <w:abstractNumId w:val="1"/>
  </w:num>
  <w:num w:numId="3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2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attachedTemplate r:id="rId1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6E50"/>
    <w:rsid w:val="00003219"/>
    <w:rsid w:val="0000721A"/>
    <w:rsid w:val="000106FB"/>
    <w:rsid w:val="00014FB9"/>
    <w:rsid w:val="00017163"/>
    <w:rsid w:val="00022AE7"/>
    <w:rsid w:val="00023A56"/>
    <w:rsid w:val="0002473D"/>
    <w:rsid w:val="000258A0"/>
    <w:rsid w:val="00026897"/>
    <w:rsid w:val="00030715"/>
    <w:rsid w:val="000317EA"/>
    <w:rsid w:val="000322F7"/>
    <w:rsid w:val="00033645"/>
    <w:rsid w:val="00033EDA"/>
    <w:rsid w:val="000358BA"/>
    <w:rsid w:val="000360B7"/>
    <w:rsid w:val="0004104E"/>
    <w:rsid w:val="00043B96"/>
    <w:rsid w:val="0004479D"/>
    <w:rsid w:val="0004571A"/>
    <w:rsid w:val="000514B3"/>
    <w:rsid w:val="000560D1"/>
    <w:rsid w:val="00056311"/>
    <w:rsid w:val="00057793"/>
    <w:rsid w:val="00060457"/>
    <w:rsid w:val="00061B6E"/>
    <w:rsid w:val="00062185"/>
    <w:rsid w:val="00065B3C"/>
    <w:rsid w:val="00066094"/>
    <w:rsid w:val="00067684"/>
    <w:rsid w:val="00067A8C"/>
    <w:rsid w:val="000704C3"/>
    <w:rsid w:val="00071408"/>
    <w:rsid w:val="00071D15"/>
    <w:rsid w:val="000726C2"/>
    <w:rsid w:val="00072E16"/>
    <w:rsid w:val="00073C58"/>
    <w:rsid w:val="000750D9"/>
    <w:rsid w:val="0007556F"/>
    <w:rsid w:val="000760AC"/>
    <w:rsid w:val="00080D39"/>
    <w:rsid w:val="000846A9"/>
    <w:rsid w:val="000858B9"/>
    <w:rsid w:val="00085905"/>
    <w:rsid w:val="00086983"/>
    <w:rsid w:val="00086BBD"/>
    <w:rsid w:val="000934D8"/>
    <w:rsid w:val="00096741"/>
    <w:rsid w:val="000A0526"/>
    <w:rsid w:val="000A1165"/>
    <w:rsid w:val="000A1AED"/>
    <w:rsid w:val="000A1BCB"/>
    <w:rsid w:val="000A210B"/>
    <w:rsid w:val="000A2766"/>
    <w:rsid w:val="000A27CA"/>
    <w:rsid w:val="000A414B"/>
    <w:rsid w:val="000B0135"/>
    <w:rsid w:val="000B0AB4"/>
    <w:rsid w:val="000B1E0E"/>
    <w:rsid w:val="000B3C1B"/>
    <w:rsid w:val="000B76B8"/>
    <w:rsid w:val="000C3409"/>
    <w:rsid w:val="000C6C41"/>
    <w:rsid w:val="000C79BD"/>
    <w:rsid w:val="000C7ABC"/>
    <w:rsid w:val="000C7E53"/>
    <w:rsid w:val="000D0644"/>
    <w:rsid w:val="000D1AA8"/>
    <w:rsid w:val="000D2BB6"/>
    <w:rsid w:val="000D4997"/>
    <w:rsid w:val="000D49A1"/>
    <w:rsid w:val="000D624B"/>
    <w:rsid w:val="000D7F8C"/>
    <w:rsid w:val="000E0D88"/>
    <w:rsid w:val="000E13AA"/>
    <w:rsid w:val="000E1757"/>
    <w:rsid w:val="000E26A4"/>
    <w:rsid w:val="000E34C2"/>
    <w:rsid w:val="000E6B14"/>
    <w:rsid w:val="000E74D0"/>
    <w:rsid w:val="000F18D7"/>
    <w:rsid w:val="000F4221"/>
    <w:rsid w:val="000F5446"/>
    <w:rsid w:val="000F7548"/>
    <w:rsid w:val="00100D94"/>
    <w:rsid w:val="0010169C"/>
    <w:rsid w:val="0010184B"/>
    <w:rsid w:val="00102D11"/>
    <w:rsid w:val="00103A36"/>
    <w:rsid w:val="0010427B"/>
    <w:rsid w:val="00105AC7"/>
    <w:rsid w:val="00106010"/>
    <w:rsid w:val="001062E5"/>
    <w:rsid w:val="00110D28"/>
    <w:rsid w:val="00111A16"/>
    <w:rsid w:val="00111DB6"/>
    <w:rsid w:val="001123EF"/>
    <w:rsid w:val="0011377D"/>
    <w:rsid w:val="001146DB"/>
    <w:rsid w:val="00116118"/>
    <w:rsid w:val="0011663A"/>
    <w:rsid w:val="001168F1"/>
    <w:rsid w:val="001201F6"/>
    <w:rsid w:val="00120E88"/>
    <w:rsid w:val="00121693"/>
    <w:rsid w:val="00121DAE"/>
    <w:rsid w:val="00122567"/>
    <w:rsid w:val="00124008"/>
    <w:rsid w:val="00126275"/>
    <w:rsid w:val="001279DD"/>
    <w:rsid w:val="001305EF"/>
    <w:rsid w:val="001338C2"/>
    <w:rsid w:val="00134822"/>
    <w:rsid w:val="00135C16"/>
    <w:rsid w:val="00136CCE"/>
    <w:rsid w:val="00141040"/>
    <w:rsid w:val="00143EE8"/>
    <w:rsid w:val="001443BB"/>
    <w:rsid w:val="001461DB"/>
    <w:rsid w:val="00146BD9"/>
    <w:rsid w:val="00146D0D"/>
    <w:rsid w:val="001471A8"/>
    <w:rsid w:val="00147324"/>
    <w:rsid w:val="00150017"/>
    <w:rsid w:val="00153D32"/>
    <w:rsid w:val="00154024"/>
    <w:rsid w:val="00157383"/>
    <w:rsid w:val="00157801"/>
    <w:rsid w:val="00165EDF"/>
    <w:rsid w:val="00166217"/>
    <w:rsid w:val="0016675B"/>
    <w:rsid w:val="00170028"/>
    <w:rsid w:val="001704AB"/>
    <w:rsid w:val="00173D03"/>
    <w:rsid w:val="00175D9C"/>
    <w:rsid w:val="00176978"/>
    <w:rsid w:val="0018224C"/>
    <w:rsid w:val="00183AD0"/>
    <w:rsid w:val="00185544"/>
    <w:rsid w:val="001856F6"/>
    <w:rsid w:val="00185849"/>
    <w:rsid w:val="00185CE4"/>
    <w:rsid w:val="001865EB"/>
    <w:rsid w:val="00186775"/>
    <w:rsid w:val="00186D57"/>
    <w:rsid w:val="00187046"/>
    <w:rsid w:val="00191F5E"/>
    <w:rsid w:val="00195145"/>
    <w:rsid w:val="001964BE"/>
    <w:rsid w:val="0019675C"/>
    <w:rsid w:val="00196CBE"/>
    <w:rsid w:val="0019705B"/>
    <w:rsid w:val="001A18C7"/>
    <w:rsid w:val="001A1D37"/>
    <w:rsid w:val="001A76AA"/>
    <w:rsid w:val="001A7807"/>
    <w:rsid w:val="001B03A2"/>
    <w:rsid w:val="001B1FA4"/>
    <w:rsid w:val="001B554F"/>
    <w:rsid w:val="001B7907"/>
    <w:rsid w:val="001B79A1"/>
    <w:rsid w:val="001C2C22"/>
    <w:rsid w:val="001C2F45"/>
    <w:rsid w:val="001C39E1"/>
    <w:rsid w:val="001C3DFA"/>
    <w:rsid w:val="001C42C3"/>
    <w:rsid w:val="001C4C8B"/>
    <w:rsid w:val="001C5294"/>
    <w:rsid w:val="001C53FB"/>
    <w:rsid w:val="001C5E42"/>
    <w:rsid w:val="001C7490"/>
    <w:rsid w:val="001D2A3B"/>
    <w:rsid w:val="001D32FF"/>
    <w:rsid w:val="001D41EE"/>
    <w:rsid w:val="001D596C"/>
    <w:rsid w:val="001D6043"/>
    <w:rsid w:val="001E1337"/>
    <w:rsid w:val="001E2583"/>
    <w:rsid w:val="001E3CA3"/>
    <w:rsid w:val="001E4A96"/>
    <w:rsid w:val="001E4CFE"/>
    <w:rsid w:val="001E558F"/>
    <w:rsid w:val="001E5BA2"/>
    <w:rsid w:val="001E7E89"/>
    <w:rsid w:val="001F0103"/>
    <w:rsid w:val="001F05AF"/>
    <w:rsid w:val="001F17DD"/>
    <w:rsid w:val="001F25E5"/>
    <w:rsid w:val="001F5EE8"/>
    <w:rsid w:val="001F649A"/>
    <w:rsid w:val="001F65C2"/>
    <w:rsid w:val="001F7631"/>
    <w:rsid w:val="00201972"/>
    <w:rsid w:val="00201F98"/>
    <w:rsid w:val="00206DAD"/>
    <w:rsid w:val="00207B24"/>
    <w:rsid w:val="00207D49"/>
    <w:rsid w:val="002110ED"/>
    <w:rsid w:val="00211330"/>
    <w:rsid w:val="00211937"/>
    <w:rsid w:val="0021295E"/>
    <w:rsid w:val="002138C5"/>
    <w:rsid w:val="00213D7D"/>
    <w:rsid w:val="00214547"/>
    <w:rsid w:val="00215611"/>
    <w:rsid w:val="00221FC0"/>
    <w:rsid w:val="00222392"/>
    <w:rsid w:val="00225463"/>
    <w:rsid w:val="002256E0"/>
    <w:rsid w:val="002262AF"/>
    <w:rsid w:val="00227D5D"/>
    <w:rsid w:val="00230190"/>
    <w:rsid w:val="00231020"/>
    <w:rsid w:val="00231207"/>
    <w:rsid w:val="00231799"/>
    <w:rsid w:val="00232DD4"/>
    <w:rsid w:val="00234216"/>
    <w:rsid w:val="002342A5"/>
    <w:rsid w:val="00236C65"/>
    <w:rsid w:val="00236F3B"/>
    <w:rsid w:val="002371C9"/>
    <w:rsid w:val="00237C48"/>
    <w:rsid w:val="002412C3"/>
    <w:rsid w:val="00245517"/>
    <w:rsid w:val="00245A75"/>
    <w:rsid w:val="00246BDE"/>
    <w:rsid w:val="00250153"/>
    <w:rsid w:val="00250D3A"/>
    <w:rsid w:val="002520A0"/>
    <w:rsid w:val="0026066B"/>
    <w:rsid w:val="00260878"/>
    <w:rsid w:val="00261292"/>
    <w:rsid w:val="00262645"/>
    <w:rsid w:val="00263C3D"/>
    <w:rsid w:val="00265CE1"/>
    <w:rsid w:val="0027148B"/>
    <w:rsid w:val="00271F8E"/>
    <w:rsid w:val="0027404C"/>
    <w:rsid w:val="002744A8"/>
    <w:rsid w:val="00274539"/>
    <w:rsid w:val="00275F72"/>
    <w:rsid w:val="00277966"/>
    <w:rsid w:val="00277A1F"/>
    <w:rsid w:val="00277E31"/>
    <w:rsid w:val="0028255F"/>
    <w:rsid w:val="0028262F"/>
    <w:rsid w:val="00282939"/>
    <w:rsid w:val="00283F54"/>
    <w:rsid w:val="002851D1"/>
    <w:rsid w:val="0028667B"/>
    <w:rsid w:val="00287F86"/>
    <w:rsid w:val="00296A00"/>
    <w:rsid w:val="002A28A3"/>
    <w:rsid w:val="002A7E58"/>
    <w:rsid w:val="002B1690"/>
    <w:rsid w:val="002B5BD3"/>
    <w:rsid w:val="002B774F"/>
    <w:rsid w:val="002C0617"/>
    <w:rsid w:val="002C09BA"/>
    <w:rsid w:val="002C0A83"/>
    <w:rsid w:val="002C0E36"/>
    <w:rsid w:val="002C5BAA"/>
    <w:rsid w:val="002C6548"/>
    <w:rsid w:val="002D29D5"/>
    <w:rsid w:val="002D2D63"/>
    <w:rsid w:val="002D755D"/>
    <w:rsid w:val="002E18CE"/>
    <w:rsid w:val="002E355B"/>
    <w:rsid w:val="002E4081"/>
    <w:rsid w:val="002E5486"/>
    <w:rsid w:val="002E5555"/>
    <w:rsid w:val="002E5F30"/>
    <w:rsid w:val="002E7255"/>
    <w:rsid w:val="002F204A"/>
    <w:rsid w:val="002F2516"/>
    <w:rsid w:val="002F3089"/>
    <w:rsid w:val="002F37AC"/>
    <w:rsid w:val="002F42E6"/>
    <w:rsid w:val="002F60F2"/>
    <w:rsid w:val="002F63CE"/>
    <w:rsid w:val="002F65AF"/>
    <w:rsid w:val="002F70E9"/>
    <w:rsid w:val="00301050"/>
    <w:rsid w:val="00303935"/>
    <w:rsid w:val="00304252"/>
    <w:rsid w:val="0030437E"/>
    <w:rsid w:val="00304585"/>
    <w:rsid w:val="003056F6"/>
    <w:rsid w:val="0030580B"/>
    <w:rsid w:val="00306A5C"/>
    <w:rsid w:val="0031208B"/>
    <w:rsid w:val="003138FE"/>
    <w:rsid w:val="003150F1"/>
    <w:rsid w:val="00316A2B"/>
    <w:rsid w:val="0032049B"/>
    <w:rsid w:val="00322857"/>
    <w:rsid w:val="00322EA1"/>
    <w:rsid w:val="003252AA"/>
    <w:rsid w:val="0032588F"/>
    <w:rsid w:val="00325A45"/>
    <w:rsid w:val="003264C6"/>
    <w:rsid w:val="00327CCE"/>
    <w:rsid w:val="00330E4A"/>
    <w:rsid w:val="00332FDE"/>
    <w:rsid w:val="00335A4C"/>
    <w:rsid w:val="0033795E"/>
    <w:rsid w:val="00343285"/>
    <w:rsid w:val="00345121"/>
    <w:rsid w:val="0034529A"/>
    <w:rsid w:val="003467B1"/>
    <w:rsid w:val="00350B83"/>
    <w:rsid w:val="003515F7"/>
    <w:rsid w:val="003522EC"/>
    <w:rsid w:val="003526E1"/>
    <w:rsid w:val="00354A9E"/>
    <w:rsid w:val="003552E8"/>
    <w:rsid w:val="00355FAF"/>
    <w:rsid w:val="00355FDD"/>
    <w:rsid w:val="003604FE"/>
    <w:rsid w:val="0036364F"/>
    <w:rsid w:val="00364A6A"/>
    <w:rsid w:val="0036595A"/>
    <w:rsid w:val="00365B38"/>
    <w:rsid w:val="00366147"/>
    <w:rsid w:val="00366EA2"/>
    <w:rsid w:val="00370594"/>
    <w:rsid w:val="0037085C"/>
    <w:rsid w:val="00370F39"/>
    <w:rsid w:val="00371269"/>
    <w:rsid w:val="003724CF"/>
    <w:rsid w:val="003758CA"/>
    <w:rsid w:val="003762F5"/>
    <w:rsid w:val="0037751D"/>
    <w:rsid w:val="003831A0"/>
    <w:rsid w:val="00384FA1"/>
    <w:rsid w:val="00384FEF"/>
    <w:rsid w:val="0039021F"/>
    <w:rsid w:val="00393388"/>
    <w:rsid w:val="0039624E"/>
    <w:rsid w:val="003A0471"/>
    <w:rsid w:val="003A20CB"/>
    <w:rsid w:val="003A2BD2"/>
    <w:rsid w:val="003A5D60"/>
    <w:rsid w:val="003A6AB6"/>
    <w:rsid w:val="003A7355"/>
    <w:rsid w:val="003A78E1"/>
    <w:rsid w:val="003A7DDC"/>
    <w:rsid w:val="003B09AD"/>
    <w:rsid w:val="003B241B"/>
    <w:rsid w:val="003B511B"/>
    <w:rsid w:val="003B56DB"/>
    <w:rsid w:val="003B5DAE"/>
    <w:rsid w:val="003C23C9"/>
    <w:rsid w:val="003C7B99"/>
    <w:rsid w:val="003D2556"/>
    <w:rsid w:val="003D25EF"/>
    <w:rsid w:val="003D2BA4"/>
    <w:rsid w:val="003D391E"/>
    <w:rsid w:val="003D3D20"/>
    <w:rsid w:val="003D5C1B"/>
    <w:rsid w:val="003E1207"/>
    <w:rsid w:val="003E3F1C"/>
    <w:rsid w:val="003E4E94"/>
    <w:rsid w:val="003F1D2B"/>
    <w:rsid w:val="003F2792"/>
    <w:rsid w:val="003F3F7F"/>
    <w:rsid w:val="003F4731"/>
    <w:rsid w:val="003F5346"/>
    <w:rsid w:val="003F62A5"/>
    <w:rsid w:val="003F6395"/>
    <w:rsid w:val="00400A67"/>
    <w:rsid w:val="00403BBC"/>
    <w:rsid w:val="0040412F"/>
    <w:rsid w:val="004044EC"/>
    <w:rsid w:val="00404B5B"/>
    <w:rsid w:val="00404BAD"/>
    <w:rsid w:val="00405281"/>
    <w:rsid w:val="00406656"/>
    <w:rsid w:val="00411724"/>
    <w:rsid w:val="004121F1"/>
    <w:rsid w:val="00413B53"/>
    <w:rsid w:val="00417208"/>
    <w:rsid w:val="00421C97"/>
    <w:rsid w:val="00424268"/>
    <w:rsid w:val="00425ED3"/>
    <w:rsid w:val="0042664E"/>
    <w:rsid w:val="00426A5F"/>
    <w:rsid w:val="00430E07"/>
    <w:rsid w:val="004310A9"/>
    <w:rsid w:val="00432668"/>
    <w:rsid w:val="004328C5"/>
    <w:rsid w:val="00434BCB"/>
    <w:rsid w:val="004351B8"/>
    <w:rsid w:val="00436CB7"/>
    <w:rsid w:val="0043764A"/>
    <w:rsid w:val="0043797B"/>
    <w:rsid w:val="00437B4E"/>
    <w:rsid w:val="00437D36"/>
    <w:rsid w:val="00446EFE"/>
    <w:rsid w:val="0045119A"/>
    <w:rsid w:val="004525A7"/>
    <w:rsid w:val="0045451A"/>
    <w:rsid w:val="0045696C"/>
    <w:rsid w:val="00456E7C"/>
    <w:rsid w:val="0046147A"/>
    <w:rsid w:val="00461D21"/>
    <w:rsid w:val="00461DDF"/>
    <w:rsid w:val="00462A56"/>
    <w:rsid w:val="00464641"/>
    <w:rsid w:val="00464B4C"/>
    <w:rsid w:val="004730A2"/>
    <w:rsid w:val="004732FC"/>
    <w:rsid w:val="00476D2B"/>
    <w:rsid w:val="0047726B"/>
    <w:rsid w:val="00481944"/>
    <w:rsid w:val="0048493C"/>
    <w:rsid w:val="00487408"/>
    <w:rsid w:val="004927E7"/>
    <w:rsid w:val="00492E42"/>
    <w:rsid w:val="00493D98"/>
    <w:rsid w:val="00495CF7"/>
    <w:rsid w:val="00495E80"/>
    <w:rsid w:val="00496412"/>
    <w:rsid w:val="00496A97"/>
    <w:rsid w:val="00496AE8"/>
    <w:rsid w:val="004A1129"/>
    <w:rsid w:val="004A217D"/>
    <w:rsid w:val="004A374C"/>
    <w:rsid w:val="004A43FC"/>
    <w:rsid w:val="004A6A1B"/>
    <w:rsid w:val="004A706B"/>
    <w:rsid w:val="004B0682"/>
    <w:rsid w:val="004B0FB0"/>
    <w:rsid w:val="004B13FD"/>
    <w:rsid w:val="004B47C1"/>
    <w:rsid w:val="004B5073"/>
    <w:rsid w:val="004C1C26"/>
    <w:rsid w:val="004C2343"/>
    <w:rsid w:val="004C31C1"/>
    <w:rsid w:val="004C3508"/>
    <w:rsid w:val="004C36CF"/>
    <w:rsid w:val="004C3988"/>
    <w:rsid w:val="004C3B64"/>
    <w:rsid w:val="004C4173"/>
    <w:rsid w:val="004C7CCC"/>
    <w:rsid w:val="004D09DB"/>
    <w:rsid w:val="004D0D86"/>
    <w:rsid w:val="004D4C4C"/>
    <w:rsid w:val="004D784B"/>
    <w:rsid w:val="004E0544"/>
    <w:rsid w:val="004E0D4D"/>
    <w:rsid w:val="004E2BA0"/>
    <w:rsid w:val="004E61E6"/>
    <w:rsid w:val="004E67AE"/>
    <w:rsid w:val="004E6F15"/>
    <w:rsid w:val="004F0DB4"/>
    <w:rsid w:val="004F1A2C"/>
    <w:rsid w:val="004F2A1B"/>
    <w:rsid w:val="004F5F4F"/>
    <w:rsid w:val="004F65CA"/>
    <w:rsid w:val="004F7C14"/>
    <w:rsid w:val="00501427"/>
    <w:rsid w:val="00502E2F"/>
    <w:rsid w:val="00503AF1"/>
    <w:rsid w:val="00504C42"/>
    <w:rsid w:val="00504E4C"/>
    <w:rsid w:val="00506B5A"/>
    <w:rsid w:val="00506C80"/>
    <w:rsid w:val="00507EC6"/>
    <w:rsid w:val="005115E0"/>
    <w:rsid w:val="00513B6F"/>
    <w:rsid w:val="0051456E"/>
    <w:rsid w:val="005145CA"/>
    <w:rsid w:val="00516A4D"/>
    <w:rsid w:val="00517136"/>
    <w:rsid w:val="00517842"/>
    <w:rsid w:val="0052026E"/>
    <w:rsid w:val="0052237B"/>
    <w:rsid w:val="0052595D"/>
    <w:rsid w:val="00525AAD"/>
    <w:rsid w:val="005307BA"/>
    <w:rsid w:val="00532008"/>
    <w:rsid w:val="005326ED"/>
    <w:rsid w:val="00533EF3"/>
    <w:rsid w:val="0053439B"/>
    <w:rsid w:val="0053509F"/>
    <w:rsid w:val="005357D9"/>
    <w:rsid w:val="005415BC"/>
    <w:rsid w:val="00542B94"/>
    <w:rsid w:val="00543699"/>
    <w:rsid w:val="005439CC"/>
    <w:rsid w:val="00544C72"/>
    <w:rsid w:val="00545A09"/>
    <w:rsid w:val="005474C0"/>
    <w:rsid w:val="00550ADD"/>
    <w:rsid w:val="0055125B"/>
    <w:rsid w:val="00553078"/>
    <w:rsid w:val="00553B41"/>
    <w:rsid w:val="00554D8B"/>
    <w:rsid w:val="0055507C"/>
    <w:rsid w:val="00555EC8"/>
    <w:rsid w:val="00556283"/>
    <w:rsid w:val="005565FE"/>
    <w:rsid w:val="0055740A"/>
    <w:rsid w:val="00557951"/>
    <w:rsid w:val="00561F79"/>
    <w:rsid w:val="0056281D"/>
    <w:rsid w:val="00562F75"/>
    <w:rsid w:val="005660A3"/>
    <w:rsid w:val="00570859"/>
    <w:rsid w:val="00570B1A"/>
    <w:rsid w:val="00570DDE"/>
    <w:rsid w:val="00571465"/>
    <w:rsid w:val="005756B2"/>
    <w:rsid w:val="005756BD"/>
    <w:rsid w:val="00577743"/>
    <w:rsid w:val="00580709"/>
    <w:rsid w:val="00582BD6"/>
    <w:rsid w:val="005832F5"/>
    <w:rsid w:val="00583D9C"/>
    <w:rsid w:val="00584ADD"/>
    <w:rsid w:val="005863A5"/>
    <w:rsid w:val="005906FE"/>
    <w:rsid w:val="00591B24"/>
    <w:rsid w:val="0059244A"/>
    <w:rsid w:val="00592B56"/>
    <w:rsid w:val="00593BF0"/>
    <w:rsid w:val="00595C88"/>
    <w:rsid w:val="00595DFF"/>
    <w:rsid w:val="005961FD"/>
    <w:rsid w:val="00596A4F"/>
    <w:rsid w:val="005970F9"/>
    <w:rsid w:val="0059755B"/>
    <w:rsid w:val="005978B0"/>
    <w:rsid w:val="005A790F"/>
    <w:rsid w:val="005A7A04"/>
    <w:rsid w:val="005A7FA8"/>
    <w:rsid w:val="005B171A"/>
    <w:rsid w:val="005B18FB"/>
    <w:rsid w:val="005B1BB7"/>
    <w:rsid w:val="005B223F"/>
    <w:rsid w:val="005B40AF"/>
    <w:rsid w:val="005B4A68"/>
    <w:rsid w:val="005B7D04"/>
    <w:rsid w:val="005C1323"/>
    <w:rsid w:val="005C1563"/>
    <w:rsid w:val="005C3A4A"/>
    <w:rsid w:val="005C4AA0"/>
    <w:rsid w:val="005C6151"/>
    <w:rsid w:val="005D003D"/>
    <w:rsid w:val="005D058F"/>
    <w:rsid w:val="005D3B74"/>
    <w:rsid w:val="005D3C82"/>
    <w:rsid w:val="005D4E7E"/>
    <w:rsid w:val="005D5887"/>
    <w:rsid w:val="005D7848"/>
    <w:rsid w:val="005D7FF5"/>
    <w:rsid w:val="005E00E4"/>
    <w:rsid w:val="005E168E"/>
    <w:rsid w:val="005E1736"/>
    <w:rsid w:val="005E2ED4"/>
    <w:rsid w:val="005E531A"/>
    <w:rsid w:val="005E5511"/>
    <w:rsid w:val="005E5832"/>
    <w:rsid w:val="005F2B58"/>
    <w:rsid w:val="005F53F4"/>
    <w:rsid w:val="005F56D7"/>
    <w:rsid w:val="005F7872"/>
    <w:rsid w:val="006014B9"/>
    <w:rsid w:val="00603FCF"/>
    <w:rsid w:val="00604116"/>
    <w:rsid w:val="00604CD4"/>
    <w:rsid w:val="006075DF"/>
    <w:rsid w:val="006115BA"/>
    <w:rsid w:val="00611E27"/>
    <w:rsid w:val="006148F7"/>
    <w:rsid w:val="00615D01"/>
    <w:rsid w:val="0061712A"/>
    <w:rsid w:val="00620435"/>
    <w:rsid w:val="00620BE3"/>
    <w:rsid w:val="0062268B"/>
    <w:rsid w:val="00622B18"/>
    <w:rsid w:val="00622B34"/>
    <w:rsid w:val="006230F0"/>
    <w:rsid w:val="00624CB9"/>
    <w:rsid w:val="006268E6"/>
    <w:rsid w:val="00631663"/>
    <w:rsid w:val="006328F6"/>
    <w:rsid w:val="006344E7"/>
    <w:rsid w:val="00636610"/>
    <w:rsid w:val="0063715E"/>
    <w:rsid w:val="0064312F"/>
    <w:rsid w:val="006434E7"/>
    <w:rsid w:val="00645BE5"/>
    <w:rsid w:val="006466DB"/>
    <w:rsid w:val="00652E91"/>
    <w:rsid w:val="00653039"/>
    <w:rsid w:val="0065364A"/>
    <w:rsid w:val="00653DE6"/>
    <w:rsid w:val="006546AD"/>
    <w:rsid w:val="00654C86"/>
    <w:rsid w:val="00656E6D"/>
    <w:rsid w:val="00657E57"/>
    <w:rsid w:val="0066035A"/>
    <w:rsid w:val="0066181A"/>
    <w:rsid w:val="006661A4"/>
    <w:rsid w:val="006668EE"/>
    <w:rsid w:val="00667A77"/>
    <w:rsid w:val="00670DEC"/>
    <w:rsid w:val="006727DD"/>
    <w:rsid w:val="00673993"/>
    <w:rsid w:val="0067525C"/>
    <w:rsid w:val="0067565F"/>
    <w:rsid w:val="00677630"/>
    <w:rsid w:val="006805C5"/>
    <w:rsid w:val="00681973"/>
    <w:rsid w:val="00685CEF"/>
    <w:rsid w:val="00686C3F"/>
    <w:rsid w:val="00687A2B"/>
    <w:rsid w:val="0069164C"/>
    <w:rsid w:val="00692A06"/>
    <w:rsid w:val="006A0033"/>
    <w:rsid w:val="006A0D14"/>
    <w:rsid w:val="006A17A9"/>
    <w:rsid w:val="006A1C72"/>
    <w:rsid w:val="006A2DF9"/>
    <w:rsid w:val="006A48F9"/>
    <w:rsid w:val="006A575E"/>
    <w:rsid w:val="006A7EAD"/>
    <w:rsid w:val="006B0484"/>
    <w:rsid w:val="006B36C4"/>
    <w:rsid w:val="006B46CD"/>
    <w:rsid w:val="006B4EE4"/>
    <w:rsid w:val="006B76CD"/>
    <w:rsid w:val="006C3095"/>
    <w:rsid w:val="006C3D73"/>
    <w:rsid w:val="006D1D7D"/>
    <w:rsid w:val="006D64F4"/>
    <w:rsid w:val="006D7FB6"/>
    <w:rsid w:val="006E1C00"/>
    <w:rsid w:val="006E6215"/>
    <w:rsid w:val="006E67BE"/>
    <w:rsid w:val="006F42EB"/>
    <w:rsid w:val="006F495B"/>
    <w:rsid w:val="006F5661"/>
    <w:rsid w:val="006F5A34"/>
    <w:rsid w:val="006F77AD"/>
    <w:rsid w:val="0070270F"/>
    <w:rsid w:val="007076CB"/>
    <w:rsid w:val="00710638"/>
    <w:rsid w:val="007107BD"/>
    <w:rsid w:val="0071092C"/>
    <w:rsid w:val="00710E0E"/>
    <w:rsid w:val="00712DB7"/>
    <w:rsid w:val="00713639"/>
    <w:rsid w:val="00714612"/>
    <w:rsid w:val="00715816"/>
    <w:rsid w:val="00716241"/>
    <w:rsid w:val="00716975"/>
    <w:rsid w:val="00720D7C"/>
    <w:rsid w:val="0072145B"/>
    <w:rsid w:val="007225E8"/>
    <w:rsid w:val="007262BD"/>
    <w:rsid w:val="00731556"/>
    <w:rsid w:val="00734220"/>
    <w:rsid w:val="00734870"/>
    <w:rsid w:val="007364ED"/>
    <w:rsid w:val="00736A49"/>
    <w:rsid w:val="00740F64"/>
    <w:rsid w:val="007418D4"/>
    <w:rsid w:val="0074359B"/>
    <w:rsid w:val="00744012"/>
    <w:rsid w:val="007445F9"/>
    <w:rsid w:val="0074641B"/>
    <w:rsid w:val="00750536"/>
    <w:rsid w:val="00750579"/>
    <w:rsid w:val="00752A8D"/>
    <w:rsid w:val="00755DF0"/>
    <w:rsid w:val="007579CE"/>
    <w:rsid w:val="007600A0"/>
    <w:rsid w:val="007602B6"/>
    <w:rsid w:val="007659C5"/>
    <w:rsid w:val="00767B51"/>
    <w:rsid w:val="00767B58"/>
    <w:rsid w:val="007735DE"/>
    <w:rsid w:val="00776745"/>
    <w:rsid w:val="00780034"/>
    <w:rsid w:val="007800FF"/>
    <w:rsid w:val="007814DE"/>
    <w:rsid w:val="00782D62"/>
    <w:rsid w:val="00783A05"/>
    <w:rsid w:val="00784947"/>
    <w:rsid w:val="00785E53"/>
    <w:rsid w:val="007900F0"/>
    <w:rsid w:val="00790CC7"/>
    <w:rsid w:val="00792158"/>
    <w:rsid w:val="00792233"/>
    <w:rsid w:val="00795650"/>
    <w:rsid w:val="007961C1"/>
    <w:rsid w:val="00796453"/>
    <w:rsid w:val="00797664"/>
    <w:rsid w:val="007A04DA"/>
    <w:rsid w:val="007A0A3B"/>
    <w:rsid w:val="007A2C56"/>
    <w:rsid w:val="007A6477"/>
    <w:rsid w:val="007A69BA"/>
    <w:rsid w:val="007A701A"/>
    <w:rsid w:val="007A78D3"/>
    <w:rsid w:val="007A7B2A"/>
    <w:rsid w:val="007B09B0"/>
    <w:rsid w:val="007B1742"/>
    <w:rsid w:val="007B62F5"/>
    <w:rsid w:val="007C09F4"/>
    <w:rsid w:val="007C0A7C"/>
    <w:rsid w:val="007C0B0E"/>
    <w:rsid w:val="007C4EA0"/>
    <w:rsid w:val="007C6D3F"/>
    <w:rsid w:val="007D0789"/>
    <w:rsid w:val="007D1A9C"/>
    <w:rsid w:val="007D54AE"/>
    <w:rsid w:val="007E0578"/>
    <w:rsid w:val="007E09A2"/>
    <w:rsid w:val="007E38AD"/>
    <w:rsid w:val="007E3E05"/>
    <w:rsid w:val="007E4993"/>
    <w:rsid w:val="007E636F"/>
    <w:rsid w:val="007E64BD"/>
    <w:rsid w:val="007E7FBC"/>
    <w:rsid w:val="007F1AD8"/>
    <w:rsid w:val="007F1E2D"/>
    <w:rsid w:val="007F6E7D"/>
    <w:rsid w:val="007F7948"/>
    <w:rsid w:val="007F7F48"/>
    <w:rsid w:val="0080115E"/>
    <w:rsid w:val="00805A7B"/>
    <w:rsid w:val="00805C1E"/>
    <w:rsid w:val="008121C7"/>
    <w:rsid w:val="008122E7"/>
    <w:rsid w:val="0081287B"/>
    <w:rsid w:val="008132C8"/>
    <w:rsid w:val="0081392E"/>
    <w:rsid w:val="00813D1C"/>
    <w:rsid w:val="00815B84"/>
    <w:rsid w:val="008166D6"/>
    <w:rsid w:val="00816712"/>
    <w:rsid w:val="00820A62"/>
    <w:rsid w:val="00820F59"/>
    <w:rsid w:val="00822CA4"/>
    <w:rsid w:val="00822FB6"/>
    <w:rsid w:val="008235EE"/>
    <w:rsid w:val="00825108"/>
    <w:rsid w:val="00825E81"/>
    <w:rsid w:val="0082614E"/>
    <w:rsid w:val="0082620E"/>
    <w:rsid w:val="00826703"/>
    <w:rsid w:val="00826E1F"/>
    <w:rsid w:val="00831F4E"/>
    <w:rsid w:val="008333A2"/>
    <w:rsid w:val="00833F8B"/>
    <w:rsid w:val="00835BFB"/>
    <w:rsid w:val="008368BF"/>
    <w:rsid w:val="00840015"/>
    <w:rsid w:val="008426AF"/>
    <w:rsid w:val="0084323E"/>
    <w:rsid w:val="00844115"/>
    <w:rsid w:val="00851081"/>
    <w:rsid w:val="00851B3B"/>
    <w:rsid w:val="008521B6"/>
    <w:rsid w:val="008529AE"/>
    <w:rsid w:val="00855F69"/>
    <w:rsid w:val="008606D0"/>
    <w:rsid w:val="00860D65"/>
    <w:rsid w:val="00862606"/>
    <w:rsid w:val="00866E50"/>
    <w:rsid w:val="00867A28"/>
    <w:rsid w:val="008702FF"/>
    <w:rsid w:val="00870342"/>
    <w:rsid w:val="00870438"/>
    <w:rsid w:val="0087286D"/>
    <w:rsid w:val="0087386A"/>
    <w:rsid w:val="008742E0"/>
    <w:rsid w:val="00874A34"/>
    <w:rsid w:val="00874ACA"/>
    <w:rsid w:val="008759D0"/>
    <w:rsid w:val="00875B90"/>
    <w:rsid w:val="008764EF"/>
    <w:rsid w:val="00876AE7"/>
    <w:rsid w:val="00884EEC"/>
    <w:rsid w:val="00884F58"/>
    <w:rsid w:val="008873AC"/>
    <w:rsid w:val="008874F8"/>
    <w:rsid w:val="00892A6D"/>
    <w:rsid w:val="00892C41"/>
    <w:rsid w:val="0089343F"/>
    <w:rsid w:val="0089440E"/>
    <w:rsid w:val="0089487A"/>
    <w:rsid w:val="00894C36"/>
    <w:rsid w:val="00895152"/>
    <w:rsid w:val="008957ED"/>
    <w:rsid w:val="008972F4"/>
    <w:rsid w:val="008A0453"/>
    <w:rsid w:val="008A0A05"/>
    <w:rsid w:val="008A2D29"/>
    <w:rsid w:val="008A301F"/>
    <w:rsid w:val="008A4737"/>
    <w:rsid w:val="008A50E0"/>
    <w:rsid w:val="008A6145"/>
    <w:rsid w:val="008B30CC"/>
    <w:rsid w:val="008B6FC4"/>
    <w:rsid w:val="008C103A"/>
    <w:rsid w:val="008C1568"/>
    <w:rsid w:val="008C1A9F"/>
    <w:rsid w:val="008C1E82"/>
    <w:rsid w:val="008C1FBD"/>
    <w:rsid w:val="008C4B56"/>
    <w:rsid w:val="008C52BB"/>
    <w:rsid w:val="008C63FD"/>
    <w:rsid w:val="008C6D48"/>
    <w:rsid w:val="008D1417"/>
    <w:rsid w:val="008E1C72"/>
    <w:rsid w:val="008E28DF"/>
    <w:rsid w:val="008F2265"/>
    <w:rsid w:val="008F301D"/>
    <w:rsid w:val="008F71FC"/>
    <w:rsid w:val="00900156"/>
    <w:rsid w:val="009006BB"/>
    <w:rsid w:val="00901E81"/>
    <w:rsid w:val="00902469"/>
    <w:rsid w:val="00902A70"/>
    <w:rsid w:val="00903062"/>
    <w:rsid w:val="00903D39"/>
    <w:rsid w:val="009061A7"/>
    <w:rsid w:val="00906917"/>
    <w:rsid w:val="00907644"/>
    <w:rsid w:val="00907DCD"/>
    <w:rsid w:val="009119D3"/>
    <w:rsid w:val="00912AC4"/>
    <w:rsid w:val="00916F1F"/>
    <w:rsid w:val="00920CEE"/>
    <w:rsid w:val="009211CB"/>
    <w:rsid w:val="00921775"/>
    <w:rsid w:val="00925B9B"/>
    <w:rsid w:val="009322B8"/>
    <w:rsid w:val="00932681"/>
    <w:rsid w:val="009326A9"/>
    <w:rsid w:val="00934B78"/>
    <w:rsid w:val="00934D8A"/>
    <w:rsid w:val="00940604"/>
    <w:rsid w:val="00941AD0"/>
    <w:rsid w:val="00942171"/>
    <w:rsid w:val="00942FBE"/>
    <w:rsid w:val="00943030"/>
    <w:rsid w:val="00945D54"/>
    <w:rsid w:val="00945E64"/>
    <w:rsid w:val="00946126"/>
    <w:rsid w:val="0095170C"/>
    <w:rsid w:val="0095212C"/>
    <w:rsid w:val="009530ED"/>
    <w:rsid w:val="00956935"/>
    <w:rsid w:val="0095756D"/>
    <w:rsid w:val="00960E37"/>
    <w:rsid w:val="00962C91"/>
    <w:rsid w:val="00962E28"/>
    <w:rsid w:val="00963064"/>
    <w:rsid w:val="00966809"/>
    <w:rsid w:val="00974FD5"/>
    <w:rsid w:val="009758BE"/>
    <w:rsid w:val="00977FB9"/>
    <w:rsid w:val="00980197"/>
    <w:rsid w:val="00980FB6"/>
    <w:rsid w:val="0098117D"/>
    <w:rsid w:val="0098178F"/>
    <w:rsid w:val="00981B37"/>
    <w:rsid w:val="00985BE1"/>
    <w:rsid w:val="0098631C"/>
    <w:rsid w:val="00992632"/>
    <w:rsid w:val="0099405C"/>
    <w:rsid w:val="00997180"/>
    <w:rsid w:val="009A05DE"/>
    <w:rsid w:val="009A3495"/>
    <w:rsid w:val="009A3D66"/>
    <w:rsid w:val="009A52D1"/>
    <w:rsid w:val="009A7919"/>
    <w:rsid w:val="009A7ADC"/>
    <w:rsid w:val="009B140D"/>
    <w:rsid w:val="009B16E5"/>
    <w:rsid w:val="009B3C0D"/>
    <w:rsid w:val="009B4D40"/>
    <w:rsid w:val="009B58B4"/>
    <w:rsid w:val="009B5F12"/>
    <w:rsid w:val="009B6132"/>
    <w:rsid w:val="009C2003"/>
    <w:rsid w:val="009C2914"/>
    <w:rsid w:val="009C5C16"/>
    <w:rsid w:val="009C5E51"/>
    <w:rsid w:val="009C6D74"/>
    <w:rsid w:val="009D20C5"/>
    <w:rsid w:val="009D359B"/>
    <w:rsid w:val="009D36FA"/>
    <w:rsid w:val="009D49F3"/>
    <w:rsid w:val="009D540D"/>
    <w:rsid w:val="009D6B6A"/>
    <w:rsid w:val="009D6CC8"/>
    <w:rsid w:val="009D6F09"/>
    <w:rsid w:val="009D7A47"/>
    <w:rsid w:val="009D7F0D"/>
    <w:rsid w:val="009E2D1B"/>
    <w:rsid w:val="009E2E7A"/>
    <w:rsid w:val="009E3BB3"/>
    <w:rsid w:val="009E4624"/>
    <w:rsid w:val="009F0016"/>
    <w:rsid w:val="009F2BE2"/>
    <w:rsid w:val="009F3A23"/>
    <w:rsid w:val="009F3BE5"/>
    <w:rsid w:val="009F733F"/>
    <w:rsid w:val="00A008DD"/>
    <w:rsid w:val="00A02729"/>
    <w:rsid w:val="00A02863"/>
    <w:rsid w:val="00A07646"/>
    <w:rsid w:val="00A1007E"/>
    <w:rsid w:val="00A112A7"/>
    <w:rsid w:val="00A137AC"/>
    <w:rsid w:val="00A14141"/>
    <w:rsid w:val="00A143D3"/>
    <w:rsid w:val="00A1562C"/>
    <w:rsid w:val="00A159DE"/>
    <w:rsid w:val="00A166B0"/>
    <w:rsid w:val="00A219AF"/>
    <w:rsid w:val="00A230BA"/>
    <w:rsid w:val="00A251BB"/>
    <w:rsid w:val="00A260F2"/>
    <w:rsid w:val="00A268DE"/>
    <w:rsid w:val="00A26E85"/>
    <w:rsid w:val="00A342C3"/>
    <w:rsid w:val="00A3573E"/>
    <w:rsid w:val="00A35AB4"/>
    <w:rsid w:val="00A35C77"/>
    <w:rsid w:val="00A41896"/>
    <w:rsid w:val="00A44B66"/>
    <w:rsid w:val="00A454ED"/>
    <w:rsid w:val="00A46F2D"/>
    <w:rsid w:val="00A505F9"/>
    <w:rsid w:val="00A5096B"/>
    <w:rsid w:val="00A52252"/>
    <w:rsid w:val="00A537DB"/>
    <w:rsid w:val="00A56633"/>
    <w:rsid w:val="00A60CD9"/>
    <w:rsid w:val="00A626CD"/>
    <w:rsid w:val="00A627B7"/>
    <w:rsid w:val="00A666FF"/>
    <w:rsid w:val="00A67109"/>
    <w:rsid w:val="00A675C9"/>
    <w:rsid w:val="00A67BFC"/>
    <w:rsid w:val="00A70998"/>
    <w:rsid w:val="00A819D9"/>
    <w:rsid w:val="00A81FD1"/>
    <w:rsid w:val="00A82543"/>
    <w:rsid w:val="00A83A39"/>
    <w:rsid w:val="00A83C89"/>
    <w:rsid w:val="00A85C0A"/>
    <w:rsid w:val="00A86004"/>
    <w:rsid w:val="00A86C30"/>
    <w:rsid w:val="00A9016F"/>
    <w:rsid w:val="00A91782"/>
    <w:rsid w:val="00A936D7"/>
    <w:rsid w:val="00A941AB"/>
    <w:rsid w:val="00A94800"/>
    <w:rsid w:val="00A95DA7"/>
    <w:rsid w:val="00A9616C"/>
    <w:rsid w:val="00AA0C20"/>
    <w:rsid w:val="00AA0CB2"/>
    <w:rsid w:val="00AA0F37"/>
    <w:rsid w:val="00AA1DEC"/>
    <w:rsid w:val="00AA25E1"/>
    <w:rsid w:val="00AA2777"/>
    <w:rsid w:val="00AA3ED9"/>
    <w:rsid w:val="00AA5019"/>
    <w:rsid w:val="00AA58DD"/>
    <w:rsid w:val="00AA5E91"/>
    <w:rsid w:val="00AA6121"/>
    <w:rsid w:val="00AB0394"/>
    <w:rsid w:val="00AB0571"/>
    <w:rsid w:val="00AB07F7"/>
    <w:rsid w:val="00AB1CDA"/>
    <w:rsid w:val="00AB215F"/>
    <w:rsid w:val="00AB39C0"/>
    <w:rsid w:val="00AB3EC1"/>
    <w:rsid w:val="00AB4228"/>
    <w:rsid w:val="00AB5AC4"/>
    <w:rsid w:val="00AB61CA"/>
    <w:rsid w:val="00AB6AAE"/>
    <w:rsid w:val="00AB7BB7"/>
    <w:rsid w:val="00AC0890"/>
    <w:rsid w:val="00AC150D"/>
    <w:rsid w:val="00AC18DA"/>
    <w:rsid w:val="00AC1DB6"/>
    <w:rsid w:val="00AC2F07"/>
    <w:rsid w:val="00AC38B7"/>
    <w:rsid w:val="00AC53D7"/>
    <w:rsid w:val="00AC554F"/>
    <w:rsid w:val="00AC583E"/>
    <w:rsid w:val="00AC7F64"/>
    <w:rsid w:val="00AD125A"/>
    <w:rsid w:val="00AD3658"/>
    <w:rsid w:val="00AD688A"/>
    <w:rsid w:val="00AD6B32"/>
    <w:rsid w:val="00AD78EA"/>
    <w:rsid w:val="00AE0163"/>
    <w:rsid w:val="00AE0389"/>
    <w:rsid w:val="00AE3BF9"/>
    <w:rsid w:val="00AE5521"/>
    <w:rsid w:val="00AE663B"/>
    <w:rsid w:val="00AE711D"/>
    <w:rsid w:val="00AE7862"/>
    <w:rsid w:val="00AE7B07"/>
    <w:rsid w:val="00AE7D4F"/>
    <w:rsid w:val="00AF0C33"/>
    <w:rsid w:val="00AF12B6"/>
    <w:rsid w:val="00AF4659"/>
    <w:rsid w:val="00AF50D8"/>
    <w:rsid w:val="00AF7DBB"/>
    <w:rsid w:val="00B01D0F"/>
    <w:rsid w:val="00B01DEE"/>
    <w:rsid w:val="00B02AD4"/>
    <w:rsid w:val="00B031B9"/>
    <w:rsid w:val="00B04ABE"/>
    <w:rsid w:val="00B054CA"/>
    <w:rsid w:val="00B132DB"/>
    <w:rsid w:val="00B13FF9"/>
    <w:rsid w:val="00B16D65"/>
    <w:rsid w:val="00B17DF3"/>
    <w:rsid w:val="00B22E91"/>
    <w:rsid w:val="00B24298"/>
    <w:rsid w:val="00B257BC"/>
    <w:rsid w:val="00B25C60"/>
    <w:rsid w:val="00B26496"/>
    <w:rsid w:val="00B26F60"/>
    <w:rsid w:val="00B27561"/>
    <w:rsid w:val="00B27A40"/>
    <w:rsid w:val="00B320B0"/>
    <w:rsid w:val="00B362E1"/>
    <w:rsid w:val="00B37C7F"/>
    <w:rsid w:val="00B426E5"/>
    <w:rsid w:val="00B427FA"/>
    <w:rsid w:val="00B43F95"/>
    <w:rsid w:val="00B4554A"/>
    <w:rsid w:val="00B46C7D"/>
    <w:rsid w:val="00B47A43"/>
    <w:rsid w:val="00B50A10"/>
    <w:rsid w:val="00B5144B"/>
    <w:rsid w:val="00B51E46"/>
    <w:rsid w:val="00B5208B"/>
    <w:rsid w:val="00B5266D"/>
    <w:rsid w:val="00B52A9D"/>
    <w:rsid w:val="00B52CF3"/>
    <w:rsid w:val="00B542BF"/>
    <w:rsid w:val="00B544ED"/>
    <w:rsid w:val="00B6048E"/>
    <w:rsid w:val="00B623A3"/>
    <w:rsid w:val="00B63D49"/>
    <w:rsid w:val="00B64939"/>
    <w:rsid w:val="00B65087"/>
    <w:rsid w:val="00B65F9D"/>
    <w:rsid w:val="00B7216C"/>
    <w:rsid w:val="00B73453"/>
    <w:rsid w:val="00B744BA"/>
    <w:rsid w:val="00B76B4A"/>
    <w:rsid w:val="00B86579"/>
    <w:rsid w:val="00B86591"/>
    <w:rsid w:val="00B87EAF"/>
    <w:rsid w:val="00B905EC"/>
    <w:rsid w:val="00B9121F"/>
    <w:rsid w:val="00B928E5"/>
    <w:rsid w:val="00B94B1E"/>
    <w:rsid w:val="00B962BF"/>
    <w:rsid w:val="00B970B2"/>
    <w:rsid w:val="00BA05CF"/>
    <w:rsid w:val="00BA1F6E"/>
    <w:rsid w:val="00BA219B"/>
    <w:rsid w:val="00BA3593"/>
    <w:rsid w:val="00BA56DF"/>
    <w:rsid w:val="00BA63D1"/>
    <w:rsid w:val="00BA63EC"/>
    <w:rsid w:val="00BA7132"/>
    <w:rsid w:val="00BA726D"/>
    <w:rsid w:val="00BA7AE0"/>
    <w:rsid w:val="00BB14A2"/>
    <w:rsid w:val="00BB1E3D"/>
    <w:rsid w:val="00BB3B2B"/>
    <w:rsid w:val="00BB3C59"/>
    <w:rsid w:val="00BC1BD6"/>
    <w:rsid w:val="00BC2958"/>
    <w:rsid w:val="00BC56C4"/>
    <w:rsid w:val="00BD080F"/>
    <w:rsid w:val="00BD0B35"/>
    <w:rsid w:val="00BD19DF"/>
    <w:rsid w:val="00BD1D42"/>
    <w:rsid w:val="00BD214E"/>
    <w:rsid w:val="00BD42EE"/>
    <w:rsid w:val="00BE1889"/>
    <w:rsid w:val="00BE2140"/>
    <w:rsid w:val="00BE28A5"/>
    <w:rsid w:val="00BE2B48"/>
    <w:rsid w:val="00BF125C"/>
    <w:rsid w:val="00BF26CE"/>
    <w:rsid w:val="00BF2CEB"/>
    <w:rsid w:val="00BF3422"/>
    <w:rsid w:val="00BF3DCB"/>
    <w:rsid w:val="00BF43FC"/>
    <w:rsid w:val="00BF4FF4"/>
    <w:rsid w:val="00BF5B06"/>
    <w:rsid w:val="00BF762D"/>
    <w:rsid w:val="00C028C7"/>
    <w:rsid w:val="00C02B55"/>
    <w:rsid w:val="00C02B75"/>
    <w:rsid w:val="00C03968"/>
    <w:rsid w:val="00C03A34"/>
    <w:rsid w:val="00C04818"/>
    <w:rsid w:val="00C0662A"/>
    <w:rsid w:val="00C06641"/>
    <w:rsid w:val="00C06667"/>
    <w:rsid w:val="00C06AF0"/>
    <w:rsid w:val="00C10E3C"/>
    <w:rsid w:val="00C11D2E"/>
    <w:rsid w:val="00C12FB8"/>
    <w:rsid w:val="00C159B8"/>
    <w:rsid w:val="00C1624B"/>
    <w:rsid w:val="00C17E95"/>
    <w:rsid w:val="00C22263"/>
    <w:rsid w:val="00C23575"/>
    <w:rsid w:val="00C2375F"/>
    <w:rsid w:val="00C25576"/>
    <w:rsid w:val="00C25C57"/>
    <w:rsid w:val="00C26083"/>
    <w:rsid w:val="00C262F7"/>
    <w:rsid w:val="00C26C3B"/>
    <w:rsid w:val="00C26D61"/>
    <w:rsid w:val="00C31490"/>
    <w:rsid w:val="00C32924"/>
    <w:rsid w:val="00C347B6"/>
    <w:rsid w:val="00C40465"/>
    <w:rsid w:val="00C4541D"/>
    <w:rsid w:val="00C5011D"/>
    <w:rsid w:val="00C504ED"/>
    <w:rsid w:val="00C51731"/>
    <w:rsid w:val="00C531AE"/>
    <w:rsid w:val="00C53763"/>
    <w:rsid w:val="00C55CC4"/>
    <w:rsid w:val="00C55E34"/>
    <w:rsid w:val="00C56DB8"/>
    <w:rsid w:val="00C56F20"/>
    <w:rsid w:val="00C603AF"/>
    <w:rsid w:val="00C60A7E"/>
    <w:rsid w:val="00C62438"/>
    <w:rsid w:val="00C63C43"/>
    <w:rsid w:val="00C63FF4"/>
    <w:rsid w:val="00C64FF3"/>
    <w:rsid w:val="00C67067"/>
    <w:rsid w:val="00C7058D"/>
    <w:rsid w:val="00C70CCA"/>
    <w:rsid w:val="00C73C27"/>
    <w:rsid w:val="00C75414"/>
    <w:rsid w:val="00C75DFA"/>
    <w:rsid w:val="00C76627"/>
    <w:rsid w:val="00C76ABC"/>
    <w:rsid w:val="00C831AA"/>
    <w:rsid w:val="00C83F2A"/>
    <w:rsid w:val="00C845B1"/>
    <w:rsid w:val="00C86060"/>
    <w:rsid w:val="00C877E5"/>
    <w:rsid w:val="00C90193"/>
    <w:rsid w:val="00C904A8"/>
    <w:rsid w:val="00C92AEA"/>
    <w:rsid w:val="00C93747"/>
    <w:rsid w:val="00C94ADE"/>
    <w:rsid w:val="00CA1659"/>
    <w:rsid w:val="00CA1965"/>
    <w:rsid w:val="00CA3535"/>
    <w:rsid w:val="00CA4C4B"/>
    <w:rsid w:val="00CA5D26"/>
    <w:rsid w:val="00CB0336"/>
    <w:rsid w:val="00CB2053"/>
    <w:rsid w:val="00CB44A6"/>
    <w:rsid w:val="00CB6858"/>
    <w:rsid w:val="00CC0684"/>
    <w:rsid w:val="00CC1B2A"/>
    <w:rsid w:val="00CC3E5E"/>
    <w:rsid w:val="00CD1097"/>
    <w:rsid w:val="00CD5CF6"/>
    <w:rsid w:val="00CE08B4"/>
    <w:rsid w:val="00CE2C27"/>
    <w:rsid w:val="00CE4CE2"/>
    <w:rsid w:val="00CE7B74"/>
    <w:rsid w:val="00CE7D34"/>
    <w:rsid w:val="00CF0416"/>
    <w:rsid w:val="00CF17A3"/>
    <w:rsid w:val="00CF50FD"/>
    <w:rsid w:val="00CF6A88"/>
    <w:rsid w:val="00D0161A"/>
    <w:rsid w:val="00D022EA"/>
    <w:rsid w:val="00D02569"/>
    <w:rsid w:val="00D035D0"/>
    <w:rsid w:val="00D04851"/>
    <w:rsid w:val="00D0567E"/>
    <w:rsid w:val="00D06A67"/>
    <w:rsid w:val="00D06BE5"/>
    <w:rsid w:val="00D10D00"/>
    <w:rsid w:val="00D1135C"/>
    <w:rsid w:val="00D132E2"/>
    <w:rsid w:val="00D13E7E"/>
    <w:rsid w:val="00D145CA"/>
    <w:rsid w:val="00D15380"/>
    <w:rsid w:val="00D15F57"/>
    <w:rsid w:val="00D16722"/>
    <w:rsid w:val="00D17060"/>
    <w:rsid w:val="00D1767B"/>
    <w:rsid w:val="00D17C10"/>
    <w:rsid w:val="00D21154"/>
    <w:rsid w:val="00D22258"/>
    <w:rsid w:val="00D22DD9"/>
    <w:rsid w:val="00D27676"/>
    <w:rsid w:val="00D31FC7"/>
    <w:rsid w:val="00D34542"/>
    <w:rsid w:val="00D355F2"/>
    <w:rsid w:val="00D36513"/>
    <w:rsid w:val="00D37621"/>
    <w:rsid w:val="00D37691"/>
    <w:rsid w:val="00D40ACB"/>
    <w:rsid w:val="00D4624E"/>
    <w:rsid w:val="00D46F22"/>
    <w:rsid w:val="00D47873"/>
    <w:rsid w:val="00D50686"/>
    <w:rsid w:val="00D51626"/>
    <w:rsid w:val="00D5346E"/>
    <w:rsid w:val="00D53898"/>
    <w:rsid w:val="00D54351"/>
    <w:rsid w:val="00D54F74"/>
    <w:rsid w:val="00D5781A"/>
    <w:rsid w:val="00D60546"/>
    <w:rsid w:val="00D61A47"/>
    <w:rsid w:val="00D659D4"/>
    <w:rsid w:val="00D6603B"/>
    <w:rsid w:val="00D70B93"/>
    <w:rsid w:val="00D74835"/>
    <w:rsid w:val="00D75F0A"/>
    <w:rsid w:val="00D80AF9"/>
    <w:rsid w:val="00D81257"/>
    <w:rsid w:val="00D8744A"/>
    <w:rsid w:val="00D905B6"/>
    <w:rsid w:val="00D929CD"/>
    <w:rsid w:val="00D942BF"/>
    <w:rsid w:val="00D94B65"/>
    <w:rsid w:val="00D94EBD"/>
    <w:rsid w:val="00D95068"/>
    <w:rsid w:val="00D962EA"/>
    <w:rsid w:val="00D97705"/>
    <w:rsid w:val="00DA09CA"/>
    <w:rsid w:val="00DA0E93"/>
    <w:rsid w:val="00DB09F2"/>
    <w:rsid w:val="00DB2081"/>
    <w:rsid w:val="00DB2CD1"/>
    <w:rsid w:val="00DC0143"/>
    <w:rsid w:val="00DC0AD4"/>
    <w:rsid w:val="00DC13DD"/>
    <w:rsid w:val="00DC2125"/>
    <w:rsid w:val="00DC635E"/>
    <w:rsid w:val="00DD162C"/>
    <w:rsid w:val="00DD4027"/>
    <w:rsid w:val="00DD4CD4"/>
    <w:rsid w:val="00DD6D61"/>
    <w:rsid w:val="00DE06F6"/>
    <w:rsid w:val="00DE1BE6"/>
    <w:rsid w:val="00DE2BF3"/>
    <w:rsid w:val="00DE40F2"/>
    <w:rsid w:val="00DE5B3B"/>
    <w:rsid w:val="00DE7095"/>
    <w:rsid w:val="00DF07A4"/>
    <w:rsid w:val="00DF5159"/>
    <w:rsid w:val="00DF7A03"/>
    <w:rsid w:val="00E01562"/>
    <w:rsid w:val="00E019AB"/>
    <w:rsid w:val="00E05350"/>
    <w:rsid w:val="00E0744A"/>
    <w:rsid w:val="00E07DF2"/>
    <w:rsid w:val="00E07ECE"/>
    <w:rsid w:val="00E110DF"/>
    <w:rsid w:val="00E1266B"/>
    <w:rsid w:val="00E128A5"/>
    <w:rsid w:val="00E12B76"/>
    <w:rsid w:val="00E12EE0"/>
    <w:rsid w:val="00E13C11"/>
    <w:rsid w:val="00E16673"/>
    <w:rsid w:val="00E17FE4"/>
    <w:rsid w:val="00E21B2A"/>
    <w:rsid w:val="00E22273"/>
    <w:rsid w:val="00E2358D"/>
    <w:rsid w:val="00E25B38"/>
    <w:rsid w:val="00E272AB"/>
    <w:rsid w:val="00E30CCD"/>
    <w:rsid w:val="00E30F45"/>
    <w:rsid w:val="00E31B68"/>
    <w:rsid w:val="00E35CD1"/>
    <w:rsid w:val="00E40C37"/>
    <w:rsid w:val="00E41CB2"/>
    <w:rsid w:val="00E42735"/>
    <w:rsid w:val="00E44879"/>
    <w:rsid w:val="00E47877"/>
    <w:rsid w:val="00E502D7"/>
    <w:rsid w:val="00E50B96"/>
    <w:rsid w:val="00E5109E"/>
    <w:rsid w:val="00E54124"/>
    <w:rsid w:val="00E55E8F"/>
    <w:rsid w:val="00E570FE"/>
    <w:rsid w:val="00E6294C"/>
    <w:rsid w:val="00E62DDA"/>
    <w:rsid w:val="00E64858"/>
    <w:rsid w:val="00E64A29"/>
    <w:rsid w:val="00E65A78"/>
    <w:rsid w:val="00E712AF"/>
    <w:rsid w:val="00E71932"/>
    <w:rsid w:val="00E74F12"/>
    <w:rsid w:val="00E75457"/>
    <w:rsid w:val="00E75E05"/>
    <w:rsid w:val="00E82BBD"/>
    <w:rsid w:val="00E83120"/>
    <w:rsid w:val="00E83E17"/>
    <w:rsid w:val="00E85816"/>
    <w:rsid w:val="00E8694F"/>
    <w:rsid w:val="00E86D94"/>
    <w:rsid w:val="00E9383A"/>
    <w:rsid w:val="00E9421C"/>
    <w:rsid w:val="00E95D65"/>
    <w:rsid w:val="00EA0FB1"/>
    <w:rsid w:val="00EA130B"/>
    <w:rsid w:val="00EA20A2"/>
    <w:rsid w:val="00EA4330"/>
    <w:rsid w:val="00EA5595"/>
    <w:rsid w:val="00EA7E90"/>
    <w:rsid w:val="00EB1A7C"/>
    <w:rsid w:val="00EB25E7"/>
    <w:rsid w:val="00EB38C0"/>
    <w:rsid w:val="00EB5050"/>
    <w:rsid w:val="00EB5591"/>
    <w:rsid w:val="00EB6D32"/>
    <w:rsid w:val="00EB790A"/>
    <w:rsid w:val="00EC1BD3"/>
    <w:rsid w:val="00EC3F77"/>
    <w:rsid w:val="00EC4B88"/>
    <w:rsid w:val="00EC5110"/>
    <w:rsid w:val="00EC6855"/>
    <w:rsid w:val="00ED069B"/>
    <w:rsid w:val="00ED1784"/>
    <w:rsid w:val="00ED2E5F"/>
    <w:rsid w:val="00ED5A71"/>
    <w:rsid w:val="00ED624F"/>
    <w:rsid w:val="00EE00E0"/>
    <w:rsid w:val="00EE142C"/>
    <w:rsid w:val="00EE155D"/>
    <w:rsid w:val="00EE2339"/>
    <w:rsid w:val="00EE6C8D"/>
    <w:rsid w:val="00EE7A6F"/>
    <w:rsid w:val="00EE7BAF"/>
    <w:rsid w:val="00EF13FB"/>
    <w:rsid w:val="00EF1A15"/>
    <w:rsid w:val="00EF3264"/>
    <w:rsid w:val="00EF44FB"/>
    <w:rsid w:val="00EF4661"/>
    <w:rsid w:val="00EF5910"/>
    <w:rsid w:val="00EF7615"/>
    <w:rsid w:val="00F01306"/>
    <w:rsid w:val="00F0380C"/>
    <w:rsid w:val="00F059B9"/>
    <w:rsid w:val="00F05E2E"/>
    <w:rsid w:val="00F06E94"/>
    <w:rsid w:val="00F07EE8"/>
    <w:rsid w:val="00F10007"/>
    <w:rsid w:val="00F11899"/>
    <w:rsid w:val="00F12D79"/>
    <w:rsid w:val="00F12D7C"/>
    <w:rsid w:val="00F1312B"/>
    <w:rsid w:val="00F15A26"/>
    <w:rsid w:val="00F1614F"/>
    <w:rsid w:val="00F173C0"/>
    <w:rsid w:val="00F20FC5"/>
    <w:rsid w:val="00F21609"/>
    <w:rsid w:val="00F21C56"/>
    <w:rsid w:val="00F25B49"/>
    <w:rsid w:val="00F25D59"/>
    <w:rsid w:val="00F26426"/>
    <w:rsid w:val="00F26BB8"/>
    <w:rsid w:val="00F30339"/>
    <w:rsid w:val="00F3063F"/>
    <w:rsid w:val="00F32D8F"/>
    <w:rsid w:val="00F347C3"/>
    <w:rsid w:val="00F34FC8"/>
    <w:rsid w:val="00F361BD"/>
    <w:rsid w:val="00F44772"/>
    <w:rsid w:val="00F467BB"/>
    <w:rsid w:val="00F4699E"/>
    <w:rsid w:val="00F47FF6"/>
    <w:rsid w:val="00F50050"/>
    <w:rsid w:val="00F51EDC"/>
    <w:rsid w:val="00F52A4F"/>
    <w:rsid w:val="00F53ED5"/>
    <w:rsid w:val="00F54913"/>
    <w:rsid w:val="00F708A8"/>
    <w:rsid w:val="00F72FC4"/>
    <w:rsid w:val="00F76D41"/>
    <w:rsid w:val="00F77627"/>
    <w:rsid w:val="00F77F1F"/>
    <w:rsid w:val="00F81DB4"/>
    <w:rsid w:val="00F81DD4"/>
    <w:rsid w:val="00F8457F"/>
    <w:rsid w:val="00F90281"/>
    <w:rsid w:val="00F90967"/>
    <w:rsid w:val="00F91F8A"/>
    <w:rsid w:val="00F9577F"/>
    <w:rsid w:val="00F95AC1"/>
    <w:rsid w:val="00F967FB"/>
    <w:rsid w:val="00F968B3"/>
    <w:rsid w:val="00F96C90"/>
    <w:rsid w:val="00F97E2D"/>
    <w:rsid w:val="00FA0B83"/>
    <w:rsid w:val="00FA1C37"/>
    <w:rsid w:val="00FA20F6"/>
    <w:rsid w:val="00FA7029"/>
    <w:rsid w:val="00FA725D"/>
    <w:rsid w:val="00FA745E"/>
    <w:rsid w:val="00FA783C"/>
    <w:rsid w:val="00FB0F5C"/>
    <w:rsid w:val="00FB1556"/>
    <w:rsid w:val="00FB17EE"/>
    <w:rsid w:val="00FB1A94"/>
    <w:rsid w:val="00FB28C2"/>
    <w:rsid w:val="00FB6C6B"/>
    <w:rsid w:val="00FB7F55"/>
    <w:rsid w:val="00FC2D8A"/>
    <w:rsid w:val="00FC2DE6"/>
    <w:rsid w:val="00FC3C3C"/>
    <w:rsid w:val="00FC3EFB"/>
    <w:rsid w:val="00FC625E"/>
    <w:rsid w:val="00FC6528"/>
    <w:rsid w:val="00FC7AE0"/>
    <w:rsid w:val="00FD230D"/>
    <w:rsid w:val="00FD404C"/>
    <w:rsid w:val="00FD50AD"/>
    <w:rsid w:val="00FD5ED1"/>
    <w:rsid w:val="00FD6EC1"/>
    <w:rsid w:val="00FD72E2"/>
    <w:rsid w:val="00FE1049"/>
    <w:rsid w:val="00FE289A"/>
    <w:rsid w:val="00FE34C6"/>
    <w:rsid w:val="00FE52A6"/>
    <w:rsid w:val="00FF41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  <w14:docId w14:val="36EE8B69"/>
  <w15:docId w15:val="{A717BC58-6582-4B4B-8CAA-780FA0755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21B2A"/>
  </w:style>
  <w:style w:type="paragraph" w:styleId="Ttulo1">
    <w:name w:val="heading 1"/>
    <w:basedOn w:val="Normal"/>
    <w:link w:val="Ttulo1Car"/>
    <w:uiPriority w:val="9"/>
    <w:qFormat/>
    <w:rsid w:val="009B6132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s-MX" w:eastAsia="es-MX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C1BD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9B613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E18C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354A9E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354A9E"/>
  </w:style>
  <w:style w:type="paragraph" w:styleId="Piedepgina">
    <w:name w:val="footer"/>
    <w:basedOn w:val="Normal"/>
    <w:link w:val="PiedepginaCar"/>
    <w:uiPriority w:val="99"/>
    <w:unhideWhenUsed/>
    <w:rsid w:val="00354A9E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354A9E"/>
  </w:style>
  <w:style w:type="paragraph" w:styleId="Textodeglobo">
    <w:name w:val="Balloon Text"/>
    <w:basedOn w:val="Normal"/>
    <w:link w:val="TextodegloboCar"/>
    <w:uiPriority w:val="99"/>
    <w:semiHidden/>
    <w:unhideWhenUsed/>
    <w:rsid w:val="00354A9E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54A9E"/>
    <w:rPr>
      <w:rFonts w:ascii="Lucida Grande" w:hAnsi="Lucida Grande" w:cs="Lucida Grande"/>
      <w:sz w:val="18"/>
      <w:szCs w:val="18"/>
    </w:rPr>
  </w:style>
  <w:style w:type="paragraph" w:styleId="Textoindependiente">
    <w:name w:val="Body Text"/>
    <w:basedOn w:val="Normal"/>
    <w:link w:val="TextoindependienteCar"/>
    <w:rsid w:val="00866E50"/>
    <w:pPr>
      <w:jc w:val="center"/>
    </w:pPr>
    <w:rPr>
      <w:rFonts w:ascii="Times New Roman" w:eastAsia="Times New Roman" w:hAnsi="Times New Roman" w:cs="Times New Roman"/>
      <w:sz w:val="28"/>
      <w:szCs w:val="20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rsid w:val="00866E50"/>
    <w:rPr>
      <w:rFonts w:ascii="Times New Roman" w:eastAsia="Times New Roman" w:hAnsi="Times New Roman" w:cs="Times New Roman"/>
      <w:sz w:val="28"/>
      <w:szCs w:val="20"/>
      <w:lang w:val="es-MX"/>
    </w:rPr>
  </w:style>
  <w:style w:type="character" w:styleId="Hipervnculo">
    <w:name w:val="Hyperlink"/>
    <w:basedOn w:val="Fuentedeprrafopredeter"/>
    <w:uiPriority w:val="99"/>
    <w:unhideWhenUsed/>
    <w:rsid w:val="00271F8E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BA05CF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customStyle="1" w:styleId="Ttulo1Car">
    <w:name w:val="Título 1 Car"/>
    <w:basedOn w:val="Fuentedeprrafopredeter"/>
    <w:link w:val="Ttulo1"/>
    <w:uiPriority w:val="9"/>
    <w:rsid w:val="009B6132"/>
    <w:rPr>
      <w:rFonts w:ascii="Times New Roman" w:eastAsia="Times New Roman" w:hAnsi="Times New Roman" w:cs="Times New Roman"/>
      <w:b/>
      <w:bCs/>
      <w:kern w:val="36"/>
      <w:sz w:val="48"/>
      <w:szCs w:val="48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9B6132"/>
    <w:rPr>
      <w:b/>
      <w:bCs/>
    </w:rPr>
  </w:style>
  <w:style w:type="character" w:customStyle="1" w:styleId="Ttulo3Car">
    <w:name w:val="Título 3 Car"/>
    <w:basedOn w:val="Fuentedeprrafopredeter"/>
    <w:link w:val="Ttulo3"/>
    <w:uiPriority w:val="9"/>
    <w:rsid w:val="009B61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9B6132"/>
    <w:pPr>
      <w:ind w:left="720"/>
      <w:contextualSpacing/>
    </w:pPr>
  </w:style>
  <w:style w:type="character" w:customStyle="1" w:styleId="apple-converted-space">
    <w:name w:val="apple-converted-space"/>
    <w:basedOn w:val="Fuentedeprrafopredeter"/>
    <w:rsid w:val="00A85C0A"/>
  </w:style>
  <w:style w:type="paragraph" w:customStyle="1" w:styleId="summary">
    <w:name w:val="summary"/>
    <w:basedOn w:val="Normal"/>
    <w:rsid w:val="00A85C0A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paragraph" w:customStyle="1" w:styleId="author">
    <w:name w:val="author"/>
    <w:basedOn w:val="Normal"/>
    <w:rsid w:val="00A85C0A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paragraph" w:customStyle="1" w:styleId="meta-info">
    <w:name w:val="meta-info"/>
    <w:basedOn w:val="Normal"/>
    <w:rsid w:val="00F361BD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nfasis">
    <w:name w:val="Emphasis"/>
    <w:basedOn w:val="Fuentedeprrafopredeter"/>
    <w:uiPriority w:val="20"/>
    <w:qFormat/>
    <w:rsid w:val="00AB0571"/>
    <w:rPr>
      <w:i/>
      <w:iCs/>
    </w:rPr>
  </w:style>
  <w:style w:type="table" w:styleId="Tablaconcuadrcula">
    <w:name w:val="Table Grid"/>
    <w:basedOn w:val="Tablanormal"/>
    <w:uiPriority w:val="59"/>
    <w:rsid w:val="006A17A9"/>
    <w:rPr>
      <w:rFonts w:eastAsiaTheme="minorHAnsi"/>
      <w:sz w:val="22"/>
      <w:szCs w:val="22"/>
      <w:lang w:val="es-MX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cionar1">
    <w:name w:val="Mencionar1"/>
    <w:basedOn w:val="Fuentedeprrafopredeter"/>
    <w:uiPriority w:val="99"/>
    <w:semiHidden/>
    <w:unhideWhenUsed/>
    <w:rsid w:val="00D659D4"/>
    <w:rPr>
      <w:color w:val="2B579A"/>
      <w:shd w:val="clear" w:color="auto" w:fill="E6E6E6"/>
    </w:rPr>
  </w:style>
  <w:style w:type="character" w:styleId="Hipervnculovisitado">
    <w:name w:val="FollowedHyperlink"/>
    <w:basedOn w:val="Fuentedeprrafopredeter"/>
    <w:uiPriority w:val="99"/>
    <w:semiHidden/>
    <w:unhideWhenUsed/>
    <w:rsid w:val="000B1E0E"/>
    <w:rPr>
      <w:color w:val="800080" w:themeColor="followedHyperlink"/>
      <w:u w:val="single"/>
    </w:rPr>
  </w:style>
  <w:style w:type="table" w:customStyle="1" w:styleId="Tabladecuadrcula31">
    <w:name w:val="Tabla de cuadrícula 31"/>
    <w:basedOn w:val="Tablanormal"/>
    <w:uiPriority w:val="48"/>
    <w:rsid w:val="00030715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Tabladecuadrcula21">
    <w:name w:val="Tabla de cuadrícula 21"/>
    <w:basedOn w:val="Tablanormal"/>
    <w:uiPriority w:val="47"/>
    <w:rsid w:val="00030715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5D4E7E"/>
    <w:rPr>
      <w:color w:val="808080"/>
      <w:shd w:val="clear" w:color="auto" w:fill="E6E6E6"/>
    </w:rPr>
  </w:style>
  <w:style w:type="paragraph" w:customStyle="1" w:styleId="m8500463503477328702m300581788831000469msolistparagraph">
    <w:name w:val="m_8500463503477328702m_300581788831000469msolistparagraph"/>
    <w:basedOn w:val="Normal"/>
    <w:rsid w:val="00E40C3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paragraph" w:styleId="Sinespaciado">
    <w:name w:val="No Spacing"/>
    <w:link w:val="SinespaciadoCar"/>
    <w:uiPriority w:val="1"/>
    <w:qFormat/>
    <w:rsid w:val="00F06E94"/>
  </w:style>
  <w:style w:type="table" w:customStyle="1" w:styleId="Tablanormal11">
    <w:name w:val="Tabla normal 11"/>
    <w:basedOn w:val="Tablanormal"/>
    <w:uiPriority w:val="41"/>
    <w:rsid w:val="00F30339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Ttulo4Car">
    <w:name w:val="Título 4 Car"/>
    <w:basedOn w:val="Fuentedeprrafopredeter"/>
    <w:link w:val="Ttulo4"/>
    <w:uiPriority w:val="9"/>
    <w:semiHidden/>
    <w:rsid w:val="002E18CE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SinespaciadoCar">
    <w:name w:val="Sin espaciado Car"/>
    <w:link w:val="Sinespaciado"/>
    <w:uiPriority w:val="1"/>
    <w:rsid w:val="00421C97"/>
  </w:style>
  <w:style w:type="paragraph" w:styleId="Subttulo">
    <w:name w:val="Subtitle"/>
    <w:basedOn w:val="Normal"/>
    <w:next w:val="Normal"/>
    <w:link w:val="SubttuloCar"/>
    <w:uiPriority w:val="11"/>
    <w:qFormat/>
    <w:rsid w:val="00D74835"/>
    <w:pPr>
      <w:numPr>
        <w:ilvl w:val="1"/>
      </w:numPr>
      <w:spacing w:after="160"/>
    </w:pPr>
    <w:rPr>
      <w:color w:val="5A5A5A" w:themeColor="text1" w:themeTint="A5"/>
      <w:spacing w:val="15"/>
      <w:sz w:val="22"/>
      <w:szCs w:val="22"/>
      <w:lang w:val="es-MX" w:eastAsia="es-ES_tradnl"/>
    </w:rPr>
  </w:style>
  <w:style w:type="character" w:customStyle="1" w:styleId="SubttuloCar">
    <w:name w:val="Subtítulo Car"/>
    <w:basedOn w:val="Fuentedeprrafopredeter"/>
    <w:link w:val="Subttulo"/>
    <w:uiPriority w:val="11"/>
    <w:rsid w:val="00D74835"/>
    <w:rPr>
      <w:color w:val="5A5A5A" w:themeColor="text1" w:themeTint="A5"/>
      <w:spacing w:val="15"/>
      <w:sz w:val="22"/>
      <w:szCs w:val="22"/>
      <w:lang w:val="es-MX" w:eastAsia="es-ES_tradnl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370594"/>
    <w:rPr>
      <w:color w:val="605E5C"/>
      <w:shd w:val="clear" w:color="auto" w:fill="E1DFDD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C1BD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2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6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207302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7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2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88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02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80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669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62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002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54991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72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884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549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287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391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88795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699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677186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59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81829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34013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44578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2032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57672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43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0223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933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95194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2265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58892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33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1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9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81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8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4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93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781714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41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7166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83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058639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77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47189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735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4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4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185355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50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468513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85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0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161825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51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0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8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9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52451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75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37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054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2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8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00201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601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920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3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73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32071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51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10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6515239">
          <w:marLeft w:val="75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960183">
              <w:marLeft w:val="0"/>
              <w:marRight w:val="0"/>
              <w:marTop w:val="1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927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7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99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5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microsoft.com/office/2007/relationships/hdphoto" Target="media/hdphoto1.wdp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Identidad%20Institucional_GG_Entregables%20030115\Hoja%20Membretada\Hoja_Membretada%20GG%20(FINAL)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CFA7D6-BB1C-439A-8AFD-50719D58F4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Hoja_Membretada GG (FINAL)</Template>
  <TotalTime>0</TotalTime>
  <Pages>1</Pages>
  <Words>93</Words>
  <Characters>516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Casa</dc:creator>
  <cp:lastModifiedBy>Admin COCYTIEG</cp:lastModifiedBy>
  <cp:revision>2</cp:revision>
  <cp:lastPrinted>2025-02-12T18:03:00Z</cp:lastPrinted>
  <dcterms:created xsi:type="dcterms:W3CDTF">2025-02-19T22:57:00Z</dcterms:created>
  <dcterms:modified xsi:type="dcterms:W3CDTF">2025-02-19T22:57:00Z</dcterms:modified>
</cp:coreProperties>
</file>